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14C" w:rsidRDefault="00FE114C">
      <w:pPr>
        <w:pStyle w:val="CoverTitle"/>
      </w:pPr>
    </w:p>
    <w:p w:rsidR="009A2A2C" w:rsidRDefault="003D7870">
      <w:pPr>
        <w:pStyle w:val="CoverTitle"/>
      </w:pPr>
      <w:r>
        <mc:AlternateContent>
          <mc:Choice Requires="wps">
            <w:drawing>
              <wp:anchor distT="0" distB="0" distL="114300" distR="114300" simplePos="0" relativeHeight="251651584" behindDoc="1" locked="0" layoutInCell="1" allowOverlap="1" wp14:anchorId="5E342516" wp14:editId="117F9A95">
                <wp:simplePos x="0" y="0"/>
                <wp:positionH relativeFrom="page">
                  <wp:posOffset>3100070</wp:posOffset>
                </wp:positionH>
                <wp:positionV relativeFrom="page">
                  <wp:posOffset>3295650</wp:posOffset>
                </wp:positionV>
                <wp:extent cx="4196080" cy="5829300"/>
                <wp:effectExtent l="4445" t="0" r="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6080" cy="5829300"/>
                        </a:xfrm>
                        <a:prstGeom prst="rect">
                          <a:avLst/>
                        </a:prstGeom>
                        <a:noFill/>
                        <a:ln>
                          <a:noFill/>
                        </a:ln>
                        <a:extLst>
                          <a:ext uri="{909E8E84-426E-40DD-AFC4-6F175D3DCCD1}">
                            <a14:hiddenFill xmlns:a14="http://schemas.microsoft.com/office/drawing/2010/main">
                              <a:solidFill>
                                <a:srgbClr val="FF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9DA" w:rsidRDefault="00965D17" w:rsidP="00D97E39">
                            <w:pPr>
                              <w:pStyle w:val="CoverSubhead"/>
                              <w:jc w:val="right"/>
                            </w:pPr>
                            <w:r>
                              <w:t>Forms</w:t>
                            </w:r>
                            <w:r w:rsidR="00F449DA">
                              <w:t xml:space="preserve"> Release Notes External</w:t>
                            </w:r>
                            <w:r w:rsidR="00225C87">
                              <w:t>—Goods and Services Retail Installment Contracts</w:t>
                            </w:r>
                          </w:p>
                          <w:p w:rsidR="00F449DA" w:rsidRDefault="00CD52FC" w:rsidP="00D97E39">
                            <w:pPr>
                              <w:pStyle w:val="CoverDate"/>
                              <w:jc w:val="right"/>
                            </w:pPr>
                            <w:r>
                              <w:t>March 15</w:t>
                            </w:r>
                            <w:r w:rsidR="00F449DA">
                              <w:t>, 2016 Deployment</w:t>
                            </w:r>
                          </w:p>
                          <w:p w:rsidR="00F449DA" w:rsidRDefault="00F449DA" w:rsidP="00D97E39">
                            <w:pPr>
                              <w:pStyle w:val="BodyText"/>
                              <w:jc w:val="right"/>
                            </w:pPr>
                          </w:p>
                          <w:p w:rsidR="00F449DA" w:rsidRDefault="00F449DA" w:rsidP="00B55D84">
                            <w:pPr>
                              <w:pStyle w:val="BodyText"/>
                            </w:pPr>
                          </w:p>
                          <w:p w:rsidR="00F449DA" w:rsidRDefault="00F449DA" w:rsidP="00B55D84">
                            <w:pPr>
                              <w:pStyle w:val="BodyTextInden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342516" id="_x0000_t202" coordsize="21600,21600" o:spt="202" path="m,l,21600r21600,l21600,xe">
                <v:stroke joinstyle="miter"/>
                <v:path gradientshapeok="t" o:connecttype="rect"/>
              </v:shapetype>
              <v:shape id="Text Box 9" o:spid="_x0000_s1026" type="#_x0000_t202" style="position:absolute;margin-left:244.1pt;margin-top:259.5pt;width:330.4pt;height:459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" filled="f" fillcolor="red" stroked="f">
                <v:textbox>
                  <w:txbxContent>
                    <w:p w:rsidR="00F449DA" w:rsidRDefault="00965D17" w:rsidP="00D97E39">
                      <w:pPr>
                        <w:pStyle w:val="CoverSubhead"/>
                        <w:jc w:val="right"/>
                      </w:pPr>
                      <w:r>
                        <w:t>Forms</w:t>
                      </w:r>
                      <w:r w:rsidR="00F449DA">
                        <w:t xml:space="preserve"> Release Notes External</w:t>
                      </w:r>
                      <w:r w:rsidR="00225C87">
                        <w:t>—Goods and Services Retail Installment Contracts</w:t>
                      </w:r>
                    </w:p>
                    <w:p w:rsidR="00F449DA" w:rsidRDefault="00CD52FC" w:rsidP="00D97E39">
                      <w:pPr>
                        <w:pStyle w:val="CoverDate"/>
                        <w:jc w:val="right"/>
                      </w:pPr>
                      <w:r>
                        <w:t>March 15</w:t>
                      </w:r>
                      <w:r w:rsidR="00F449DA">
                        <w:t>, 2016 Deployment</w:t>
                      </w:r>
                    </w:p>
                    <w:p w:rsidR="00F449DA" w:rsidRDefault="00F449DA" w:rsidP="00D97E39">
                      <w:pPr>
                        <w:pStyle w:val="BodyText"/>
                        <w:jc w:val="right"/>
                      </w:pPr>
                    </w:p>
                    <w:p w:rsidR="00F449DA" w:rsidRDefault="00F449DA" w:rsidP="00B55D84">
                      <w:pPr>
                        <w:pStyle w:val="BodyText"/>
                      </w:pPr>
                    </w:p>
                    <w:p w:rsidR="00F449DA" w:rsidRDefault="00F449DA" w:rsidP="00B55D84">
                      <w:pPr>
                        <w:pStyle w:val="BodyTextIndent"/>
                      </w:pPr>
                    </w:p>
                  </w:txbxContent>
                </v:textbox>
                <w10:wrap anchorx="page" anchory="page"/>
              </v:shape>
            </w:pict>
          </mc:Fallback>
        </mc:AlternateContent>
      </w:r>
    </w:p>
    <w:p w:rsidR="0058207F" w:rsidRPr="000E0D31" w:rsidRDefault="009A2A2C" w:rsidP="00075EC1">
      <w:pPr>
        <w:pStyle w:val="LegalText"/>
        <w:tabs>
          <w:tab w:val="left" w:pos="8955"/>
        </w:tabs>
      </w:pPr>
      <w:bookmarkStart w:id="0" w:name="_GoBack"/>
      <w:r>
        <w:br w:type="page"/>
      </w:r>
      <w:bookmarkEnd w:id="0"/>
      <w:r w:rsidR="00075EC1">
        <w:lastRenderedPageBreak/>
        <w:tab/>
      </w:r>
    </w:p>
    <w:p w:rsidR="0058207F" w:rsidRPr="00C436F1" w:rsidRDefault="0058207F" w:rsidP="004D1CAC">
      <w:pPr>
        <w:pStyle w:val="LegalTextHeading"/>
        <w:spacing w:before="1320"/>
      </w:pPr>
      <w:r w:rsidRPr="00C436F1">
        <w:t xml:space="preserve">Publication Information / Version </w:t>
      </w:r>
    </w:p>
    <w:p w:rsidR="0058207F" w:rsidRPr="00C436F1" w:rsidRDefault="00DB33BA" w:rsidP="0058207F">
      <w:pPr>
        <w:pStyle w:val="LegalText"/>
      </w:pPr>
      <w:r w:rsidRPr="00DB33BA">
        <w:t>Full Product</w:t>
      </w:r>
      <w:r>
        <w:t xml:space="preserve"> Name</w:t>
      </w:r>
      <w:r w:rsidRPr="00DB33BA">
        <w:t>: Name AppOne</w:t>
      </w:r>
      <w:r w:rsidR="0058207F" w:rsidRPr="00DB33BA">
        <w:br/>
        <w:t>Document Title</w:t>
      </w:r>
      <w:r w:rsidRPr="00DB33BA">
        <w:t>:</w:t>
      </w:r>
      <w:r w:rsidR="0058207F" w:rsidRPr="00DB33BA">
        <w:t xml:space="preserve"> </w:t>
      </w:r>
      <w:r w:rsidR="00C551B6">
        <w:t>Ext</w:t>
      </w:r>
      <w:r>
        <w:t xml:space="preserve">ernal </w:t>
      </w:r>
      <w:r w:rsidRPr="00DB33BA">
        <w:t>Release Notes</w:t>
      </w:r>
      <w:r w:rsidR="00225C87">
        <w:t>—Goods and Services Retail Instalment Contracts</w:t>
      </w:r>
      <w:r w:rsidR="0058207F">
        <w:rPr>
          <w:highlight w:val="yellow"/>
        </w:rPr>
        <w:br/>
      </w:r>
      <w:r w:rsidR="0058207F" w:rsidRPr="007636C5">
        <w:t>Software Version Information</w:t>
      </w:r>
      <w:r>
        <w:t>:</w:t>
      </w:r>
      <w:r w:rsidR="0058207F" w:rsidRPr="007636C5">
        <w:t xml:space="preserve"> </w:t>
      </w:r>
      <w:r w:rsidR="00FA3577">
        <w:t>2016.1</w:t>
      </w:r>
      <w:r w:rsidR="0058207F" w:rsidRPr="007636C5">
        <w:br/>
        <w:t>Document Version Information</w:t>
      </w:r>
      <w:r>
        <w:t>: 1.0</w:t>
      </w:r>
      <w:r w:rsidR="0058207F" w:rsidRPr="007636C5">
        <w:br/>
        <w:t>Release Date</w:t>
      </w:r>
      <w:r>
        <w:t>:</w:t>
      </w:r>
      <w:r w:rsidR="0058207F" w:rsidRPr="007636C5">
        <w:t xml:space="preserve"> </w:t>
      </w:r>
      <w:r w:rsidR="00CD52FC">
        <w:t>March 15</w:t>
      </w:r>
      <w:r w:rsidR="005050BF">
        <w:t>,</w:t>
      </w:r>
      <w:r w:rsidR="00456A32">
        <w:t xml:space="preserve"> </w:t>
      </w:r>
      <w:r w:rsidR="00286092">
        <w:t>2016</w:t>
      </w:r>
    </w:p>
    <w:p w:rsidR="0058207F" w:rsidRPr="00BD3A01" w:rsidRDefault="0058207F" w:rsidP="0058207F">
      <w:pPr>
        <w:pStyle w:val="LegalTextHeading"/>
      </w:pPr>
      <w:r w:rsidRPr="00C436F1">
        <w:t>Distributed Subject to Terms of a License or other Agreement</w:t>
      </w:r>
    </w:p>
    <w:p w:rsidR="0058207F" w:rsidRPr="00C436F1" w:rsidRDefault="0058207F" w:rsidP="0058207F">
      <w:pPr>
        <w:pStyle w:val="LegalText"/>
        <w:rPr>
          <w:szCs w:val="18"/>
        </w:rPr>
      </w:pPr>
      <w:r w:rsidRPr="00C436F1">
        <w:rPr>
          <w:szCs w:val="18"/>
        </w:rPr>
        <w:t xml:space="preserve">The contents of this publication, including its appendices, exhibits, and other attachments, as updated or revised, are highly confidential and proprietary to </w:t>
      </w:r>
      <w:proofErr w:type="spellStart"/>
      <w:r w:rsidRPr="00C436F1">
        <w:rPr>
          <w:szCs w:val="18"/>
        </w:rPr>
        <w:t>Wolters</w:t>
      </w:r>
      <w:proofErr w:type="spellEnd"/>
      <w:r w:rsidRPr="00C436F1">
        <w:rPr>
          <w:szCs w:val="18"/>
        </w:rPr>
        <w:t xml:space="preserve"> Kluwer Financial Services, Inc. or its subsidiaries or affiliates (“</w:t>
      </w:r>
      <w:proofErr w:type="spellStart"/>
      <w:r w:rsidRPr="00C436F1">
        <w:rPr>
          <w:szCs w:val="18"/>
        </w:rPr>
        <w:t>Wolters</w:t>
      </w:r>
      <w:proofErr w:type="spellEnd"/>
      <w:r w:rsidRPr="00C436F1">
        <w:rPr>
          <w:szCs w:val="18"/>
        </w:rPr>
        <w:t xml:space="preserve"> Kluwer Financial Services”). This publication is distributed pursuant to a Non-Disclosure Agreement, Evaluation Agreement, License Agreement and/or other similar agreement(s) with </w:t>
      </w:r>
      <w:proofErr w:type="spellStart"/>
      <w:r w:rsidRPr="00C436F1">
        <w:rPr>
          <w:szCs w:val="18"/>
        </w:rPr>
        <w:t>Wolters</w:t>
      </w:r>
      <w:proofErr w:type="spellEnd"/>
      <w:r w:rsidRPr="00C436F1">
        <w:rPr>
          <w:szCs w:val="18"/>
        </w:rPr>
        <w:t xml:space="preserve"> Kluwer Financial Services, Inc. or its subsidiary or affiliate</w:t>
      </w:r>
      <w:r>
        <w:rPr>
          <w:szCs w:val="18"/>
        </w:rPr>
        <w:t xml:space="preserve">. </w:t>
      </w:r>
      <w:r w:rsidRPr="00C436F1">
        <w:rPr>
          <w:szCs w:val="18"/>
        </w:rPr>
        <w:t>Unless otherwise specifically provided in such agreement(s), the reproduction of this publication is strictly prohibited. Use and distribution of this publication are also subject to the responsibilities and obligations of such agreement(s), which require confidential treatment of this publication and its contents.</w:t>
      </w:r>
    </w:p>
    <w:p w:rsidR="0058207F" w:rsidRPr="00C436F1" w:rsidRDefault="0058207F" w:rsidP="0058207F">
      <w:pPr>
        <w:pStyle w:val="LegalText"/>
        <w:rPr>
          <w:szCs w:val="18"/>
          <w:highlight w:val="green"/>
        </w:rPr>
      </w:pPr>
      <w:r w:rsidRPr="00C436F1">
        <w:rPr>
          <w:szCs w:val="18"/>
        </w:rPr>
        <w:t xml:space="preserve">Information in this guide is subject </w:t>
      </w:r>
      <w:r w:rsidRPr="000E0D31">
        <w:rPr>
          <w:szCs w:val="18"/>
        </w:rPr>
        <w:t>to</w:t>
      </w:r>
      <w:r w:rsidRPr="00C436F1">
        <w:rPr>
          <w:szCs w:val="18"/>
        </w:rPr>
        <w:t xml:space="preserve"> change without notice and does not represent a commitment on the part of </w:t>
      </w:r>
      <w:proofErr w:type="spellStart"/>
      <w:r w:rsidRPr="00C436F1">
        <w:rPr>
          <w:szCs w:val="18"/>
        </w:rPr>
        <w:t>Wolters</w:t>
      </w:r>
      <w:proofErr w:type="spellEnd"/>
      <w:r w:rsidRPr="00C436F1">
        <w:rPr>
          <w:szCs w:val="18"/>
        </w:rPr>
        <w:t xml:space="preserve"> Kluwer Financial Services. </w:t>
      </w:r>
    </w:p>
    <w:p w:rsidR="0058207F" w:rsidRPr="00C436F1" w:rsidRDefault="0058207F" w:rsidP="0058207F">
      <w:pPr>
        <w:pStyle w:val="LegalTextHeading"/>
      </w:pPr>
      <w:r w:rsidRPr="00C436F1">
        <w:t xml:space="preserve">Do Not Reproduce or Transmit </w:t>
      </w:r>
    </w:p>
    <w:p w:rsidR="0058207F" w:rsidRPr="00C436F1" w:rsidRDefault="0058207F" w:rsidP="0058207F">
      <w:pPr>
        <w:pStyle w:val="LegalText"/>
      </w:pPr>
      <w:r>
        <w:t>Unless otherwise specifically authorized in the agreement or license under which this publication has been provided, n</w:t>
      </w:r>
      <w:r w:rsidRPr="00C436F1">
        <w:t xml:space="preserve">o part of this publication may be posted, played, transmitted, distributed, copied or reproduced in any form or by any means, electronic or mechanical, including photocopying, recording, or retaining on any information storage and retrieval system, without prior written permission from </w:t>
      </w:r>
      <w:proofErr w:type="spellStart"/>
      <w:r w:rsidRPr="00C436F1">
        <w:t>Wolters</w:t>
      </w:r>
      <w:proofErr w:type="spellEnd"/>
      <w:r w:rsidRPr="00C436F1">
        <w:t xml:space="preserve"> Kluwer Financial Services.</w:t>
      </w:r>
    </w:p>
    <w:p w:rsidR="0058207F" w:rsidRPr="00C436F1" w:rsidRDefault="0058207F" w:rsidP="0058207F">
      <w:pPr>
        <w:pStyle w:val="LegalText"/>
      </w:pPr>
      <w:r w:rsidRPr="00C436F1">
        <w:t xml:space="preserve">Requests for permission to reproduce </w:t>
      </w:r>
      <w:r w:rsidRPr="000E0D31">
        <w:t>content</w:t>
      </w:r>
      <w:r w:rsidRPr="00C436F1">
        <w:t xml:space="preserve"> should be directed to </w:t>
      </w:r>
      <w:proofErr w:type="spellStart"/>
      <w:r w:rsidRPr="00C436F1">
        <w:t>Wolters</w:t>
      </w:r>
      <w:proofErr w:type="spellEnd"/>
      <w:r w:rsidRPr="00C436F1">
        <w:t xml:space="preserve"> Kluwer Financial Services, Inc., Corporate Legal Department, by telephone at 1-800-397-2341. </w:t>
      </w:r>
    </w:p>
    <w:p w:rsidR="0058207F" w:rsidRPr="00C436F1" w:rsidRDefault="0058207F" w:rsidP="0058207F">
      <w:pPr>
        <w:pStyle w:val="LegalTextHeading"/>
      </w:pPr>
      <w:r w:rsidRPr="00C436F1">
        <w:t>Not a Substitute for Legal Advice</w:t>
      </w:r>
    </w:p>
    <w:p w:rsidR="0058207F" w:rsidRPr="00A9782D" w:rsidRDefault="0058207F" w:rsidP="0058207F">
      <w:pPr>
        <w:pStyle w:val="LegalText"/>
        <w:rPr>
          <w:szCs w:val="18"/>
        </w:rPr>
      </w:pPr>
      <w:r w:rsidRPr="00A9782D">
        <w:rPr>
          <w:szCs w:val="18"/>
        </w:rPr>
        <w:t>This publication is intended to provide accurate and authoritative information about the subject matter covered based upon information available at the time of publication.</w:t>
      </w:r>
      <w:r>
        <w:rPr>
          <w:szCs w:val="18"/>
        </w:rPr>
        <w:t xml:space="preserve"> </w:t>
      </w:r>
      <w:r w:rsidRPr="00A9782D">
        <w:rPr>
          <w:szCs w:val="18"/>
        </w:rPr>
        <w:t xml:space="preserve">Examples given in this publication are for illustrative purposes only. </w:t>
      </w:r>
    </w:p>
    <w:p w:rsidR="0058207F" w:rsidRPr="00C436F1" w:rsidRDefault="0058207F" w:rsidP="0058207F">
      <w:pPr>
        <w:pStyle w:val="LegalText"/>
        <w:rPr>
          <w:szCs w:val="18"/>
        </w:rPr>
      </w:pPr>
      <w:r w:rsidRPr="000E0D31">
        <w:rPr>
          <w:szCs w:val="18"/>
        </w:rPr>
        <w:t>Development</w:t>
      </w:r>
      <w:r w:rsidRPr="00C436F1">
        <w:rPr>
          <w:szCs w:val="18"/>
        </w:rPr>
        <w:t xml:space="preserve"> of this publication and the software (including forms, disclosures, reports, and other documents generated by the software) or other products that it describes was based on </w:t>
      </w:r>
      <w:proofErr w:type="spellStart"/>
      <w:r w:rsidRPr="00C436F1">
        <w:rPr>
          <w:szCs w:val="18"/>
        </w:rPr>
        <w:t>Wolters</w:t>
      </w:r>
      <w:proofErr w:type="spellEnd"/>
      <w:r w:rsidRPr="00C436F1">
        <w:rPr>
          <w:szCs w:val="18"/>
        </w:rPr>
        <w:t xml:space="preserve"> Kluwer Financial Services' understanding of various laws, regulations and commentaries. </w:t>
      </w:r>
      <w:proofErr w:type="spellStart"/>
      <w:r w:rsidRPr="00C436F1">
        <w:rPr>
          <w:szCs w:val="18"/>
        </w:rPr>
        <w:t>Wolters</w:t>
      </w:r>
      <w:proofErr w:type="spellEnd"/>
      <w:r w:rsidRPr="00C436F1">
        <w:rPr>
          <w:szCs w:val="18"/>
        </w:rPr>
        <w:t xml:space="preserve"> Kluwer Financial Services cannot and does not guarantee that its understanding is correct.</w:t>
      </w:r>
      <w:r>
        <w:rPr>
          <w:szCs w:val="18"/>
        </w:rPr>
        <w:t xml:space="preserve"> </w:t>
      </w:r>
    </w:p>
    <w:p w:rsidR="0058207F" w:rsidRPr="00C436F1" w:rsidRDefault="0058207F" w:rsidP="0058207F">
      <w:pPr>
        <w:pStyle w:val="LegalText"/>
        <w:rPr>
          <w:szCs w:val="18"/>
        </w:rPr>
      </w:pPr>
      <w:r w:rsidRPr="00C436F1">
        <w:rPr>
          <w:szCs w:val="18"/>
        </w:rPr>
        <w:t>This publication is not intended, and should not be used, as a substitute for legal, accounting,</w:t>
      </w:r>
      <w:r>
        <w:rPr>
          <w:szCs w:val="18"/>
        </w:rPr>
        <w:t xml:space="preserve"> or other professional advice. </w:t>
      </w:r>
      <w:proofErr w:type="spellStart"/>
      <w:r w:rsidRPr="00C436F1">
        <w:rPr>
          <w:szCs w:val="18"/>
        </w:rPr>
        <w:t>Wolters</w:t>
      </w:r>
      <w:proofErr w:type="spellEnd"/>
      <w:r w:rsidRPr="00C436F1">
        <w:rPr>
          <w:szCs w:val="18"/>
        </w:rPr>
        <w:t xml:space="preserve"> Kluwer Financial Services is not engaged in providing legal, accounting or other professional services.</w:t>
      </w:r>
      <w:r>
        <w:rPr>
          <w:szCs w:val="18"/>
        </w:rPr>
        <w:t xml:space="preserve"> </w:t>
      </w:r>
      <w:r w:rsidRPr="00C436F1">
        <w:rPr>
          <w:szCs w:val="18"/>
        </w:rPr>
        <w:t>If legal or other professional assistance is required, you should seek the service</w:t>
      </w:r>
      <w:r>
        <w:rPr>
          <w:szCs w:val="18"/>
        </w:rPr>
        <w:t xml:space="preserve">s of a competent professional. </w:t>
      </w:r>
      <w:r w:rsidRPr="00C436F1">
        <w:rPr>
          <w:szCs w:val="18"/>
        </w:rPr>
        <w:t xml:space="preserve">We encourage you to seek the advice of your own attorney concerning all legal issues involving the use of this publication and any products </w:t>
      </w:r>
      <w:r>
        <w:rPr>
          <w:szCs w:val="18"/>
        </w:rPr>
        <w:t xml:space="preserve">described in this publication. </w:t>
      </w:r>
      <w:r w:rsidRPr="00C436F1">
        <w:rPr>
          <w:szCs w:val="18"/>
        </w:rPr>
        <w:t xml:space="preserve">If your interpretations or your counsel’s interpretations are contrary to those expressed in this publication, you should </w:t>
      </w:r>
      <w:proofErr w:type="gramStart"/>
      <w:r w:rsidRPr="00C436F1">
        <w:rPr>
          <w:szCs w:val="18"/>
        </w:rPr>
        <w:t>of</w:t>
      </w:r>
      <w:proofErr w:type="gramEnd"/>
      <w:r w:rsidRPr="00C436F1">
        <w:rPr>
          <w:szCs w:val="18"/>
        </w:rPr>
        <w:t xml:space="preserve"> course, follow your/your counsel’s interpretations. </w:t>
      </w:r>
    </w:p>
    <w:p w:rsidR="0058207F" w:rsidRPr="00C436F1" w:rsidRDefault="0058207F" w:rsidP="0058207F">
      <w:pPr>
        <w:pStyle w:val="LegalText"/>
        <w:rPr>
          <w:szCs w:val="18"/>
        </w:rPr>
      </w:pPr>
      <w:r w:rsidRPr="00C436F1">
        <w:rPr>
          <w:szCs w:val="18"/>
        </w:rPr>
        <w:t>The following notice is required by law:</w:t>
      </w:r>
    </w:p>
    <w:p w:rsidR="0058207F" w:rsidRPr="000E0D31" w:rsidRDefault="0058207F" w:rsidP="0058207F">
      <w:pPr>
        <w:pStyle w:val="LegalText"/>
        <w:ind w:left="720"/>
        <w:rPr>
          <w:b/>
          <w:bCs/>
        </w:rPr>
      </w:pPr>
      <w:r w:rsidRPr="000E0D31">
        <w:rPr>
          <w:b/>
          <w:bCs/>
        </w:rPr>
        <w:t xml:space="preserve">WOLTERS KLUWER FINANCIAL SERVICES’ PRODUCTS AND SERVICES ARE NOT A SUBSTITUTE FOR THE ADVICE OF AN ATTORNEY. </w:t>
      </w:r>
    </w:p>
    <w:p w:rsidR="0058207F" w:rsidRDefault="0058207F" w:rsidP="0058207F">
      <w:pPr>
        <w:pStyle w:val="LegalTextHeading"/>
      </w:pPr>
      <w:r w:rsidRPr="00C436F1">
        <w:t xml:space="preserve">Warranty Disclaimer </w:t>
      </w:r>
    </w:p>
    <w:p w:rsidR="0058207F" w:rsidRPr="000E0D31" w:rsidRDefault="0058207F" w:rsidP="0058207F">
      <w:pPr>
        <w:pStyle w:val="LegalText"/>
        <w:rPr>
          <w:b/>
        </w:rPr>
      </w:pPr>
      <w:r w:rsidRPr="000E0D31">
        <w:rPr>
          <w:b/>
        </w:rPr>
        <w:t xml:space="preserve">Except only for the warranties (if any) expressly set forth in the agreement(s) under which this publication is provided (i.e., your agreement or license for the described product), this publication is provided “as is”, and </w:t>
      </w:r>
      <w:proofErr w:type="spellStart"/>
      <w:r w:rsidRPr="000E0D31">
        <w:rPr>
          <w:b/>
        </w:rPr>
        <w:t>Wolters</w:t>
      </w:r>
      <w:proofErr w:type="spellEnd"/>
      <w:r w:rsidRPr="000E0D31">
        <w:rPr>
          <w:b/>
        </w:rPr>
        <w:t xml:space="preserve"> Kluwer Financial Services makes no warranty, express, implied, by description, by sample or otherwise, and in particular and without limitation, makes no implied warranties of merchantability or fitness for purpose. No modifications to this Warranty Disclaimer are authorized unless in writing and signed by the President or a Vice President of the </w:t>
      </w:r>
      <w:proofErr w:type="spellStart"/>
      <w:r w:rsidRPr="000E0D31">
        <w:rPr>
          <w:b/>
        </w:rPr>
        <w:t>Wolters</w:t>
      </w:r>
      <w:proofErr w:type="spellEnd"/>
      <w:r w:rsidRPr="000E0D31">
        <w:rPr>
          <w:b/>
        </w:rPr>
        <w:t xml:space="preserve"> Kluwer Financial Services entity licensing the product described in this publication. </w:t>
      </w:r>
    </w:p>
    <w:p w:rsidR="0058207F" w:rsidRPr="00BD3A01" w:rsidRDefault="0058207F" w:rsidP="0058207F">
      <w:pPr>
        <w:pStyle w:val="LegalTextHeading"/>
        <w:rPr>
          <w:szCs w:val="18"/>
        </w:rPr>
      </w:pPr>
      <w:r w:rsidRPr="00BD3A01">
        <w:rPr>
          <w:szCs w:val="18"/>
        </w:rPr>
        <w:t>Attributions and Acknowledgements</w:t>
      </w:r>
    </w:p>
    <w:p w:rsidR="00DB33BA" w:rsidRPr="00477A86" w:rsidRDefault="00DB33BA" w:rsidP="00DB33BA">
      <w:pPr>
        <w:pStyle w:val="LegalText"/>
      </w:pPr>
      <w:r w:rsidRPr="00A9782D">
        <w:t xml:space="preserve">U.S. Patent No. </w:t>
      </w:r>
      <w:r w:rsidRPr="00477A86">
        <w:t>7,734,530</w:t>
      </w:r>
    </w:p>
    <w:p w:rsidR="00DB33BA" w:rsidRPr="000E0D31" w:rsidRDefault="00DB33BA" w:rsidP="00DB33BA">
      <w:pPr>
        <w:pStyle w:val="LegalText"/>
        <w:rPr>
          <w:szCs w:val="18"/>
        </w:rPr>
      </w:pPr>
      <w:r w:rsidRPr="00477A86">
        <w:t xml:space="preserve">AppOne® and </w:t>
      </w:r>
      <w:proofErr w:type="spellStart"/>
      <w:r w:rsidRPr="00477A86">
        <w:t>DocOne</w:t>
      </w:r>
      <w:proofErr w:type="spellEnd"/>
      <w:r w:rsidRPr="00477A86">
        <w:t xml:space="preserve">® </w:t>
      </w:r>
      <w:r w:rsidRPr="00477A86">
        <w:rPr>
          <w:szCs w:val="18"/>
        </w:rPr>
        <w:t>are</w:t>
      </w:r>
      <w:r w:rsidRPr="000E0D31">
        <w:rPr>
          <w:szCs w:val="18"/>
        </w:rPr>
        <w:t xml:space="preserve"> the registered trademarks of </w:t>
      </w:r>
      <w:proofErr w:type="spellStart"/>
      <w:r w:rsidRPr="000E0D31">
        <w:rPr>
          <w:szCs w:val="18"/>
        </w:rPr>
        <w:t>Wolters</w:t>
      </w:r>
      <w:proofErr w:type="spellEnd"/>
      <w:r w:rsidRPr="000E0D31">
        <w:rPr>
          <w:szCs w:val="18"/>
        </w:rPr>
        <w:t xml:space="preserve"> Kluwer Financial Services, Inc.</w:t>
      </w:r>
      <w:r>
        <w:rPr>
          <w:szCs w:val="18"/>
        </w:rPr>
        <w:t xml:space="preserve"> </w:t>
      </w:r>
      <w:r w:rsidRPr="000E0D31">
        <w:rPr>
          <w:szCs w:val="18"/>
        </w:rPr>
        <w:t>All other trademarks are the property of their respective owners.</w:t>
      </w:r>
    </w:p>
    <w:p w:rsidR="0058207F" w:rsidRPr="00C436F1" w:rsidRDefault="0058207F" w:rsidP="0058207F">
      <w:pPr>
        <w:pStyle w:val="LegalTextHeading"/>
      </w:pPr>
      <w:r w:rsidRPr="00C436F1">
        <w:t xml:space="preserve">Copyright Information </w:t>
      </w:r>
    </w:p>
    <w:p w:rsidR="00DB33BA" w:rsidRPr="00070E68" w:rsidRDefault="00DB33BA" w:rsidP="00DB33BA">
      <w:pPr>
        <w:pStyle w:val="LegalText"/>
      </w:pPr>
      <w:r w:rsidRPr="00070E68">
        <w:t xml:space="preserve">© </w:t>
      </w:r>
      <w:r w:rsidR="00A95197">
        <w:t>2016</w:t>
      </w:r>
      <w:r>
        <w:t xml:space="preserve"> </w:t>
      </w:r>
      <w:proofErr w:type="spellStart"/>
      <w:r w:rsidRPr="00070E68">
        <w:t>Wolters</w:t>
      </w:r>
      <w:proofErr w:type="spellEnd"/>
      <w:r w:rsidRPr="00070E68">
        <w:t xml:space="preserve"> Kluwer Financial Services, St. Cloud, Minnesota</w:t>
      </w:r>
      <w:r>
        <w:t xml:space="preserve">  </w:t>
      </w:r>
    </w:p>
    <w:p w:rsidR="0058207F" w:rsidRPr="00070E68" w:rsidRDefault="0058207F" w:rsidP="0058207F">
      <w:pPr>
        <w:pStyle w:val="LegalText"/>
      </w:pPr>
      <w:r w:rsidRPr="00070E68">
        <w:t xml:space="preserve">This publication is the confidential information of </w:t>
      </w:r>
      <w:proofErr w:type="spellStart"/>
      <w:r w:rsidRPr="00070E68">
        <w:t>Wolters</w:t>
      </w:r>
      <w:proofErr w:type="spellEnd"/>
      <w:r w:rsidRPr="00070E68">
        <w:t xml:space="preserve"> Kluwer Financial Services.</w:t>
      </w:r>
      <w:r>
        <w:t xml:space="preserve"> D</w:t>
      </w:r>
      <w:r w:rsidRPr="00070E68">
        <w:t>istribution of this publication is subject to restrictions in the license or agreement under which this publication is provided</w:t>
      </w:r>
      <w:r>
        <w:t xml:space="preserve"> to authorized </w:t>
      </w:r>
      <w:proofErr w:type="spellStart"/>
      <w:r>
        <w:t>Wolters</w:t>
      </w:r>
      <w:proofErr w:type="spellEnd"/>
      <w:r>
        <w:t xml:space="preserve"> Kluwer Financial Institution customers.</w:t>
      </w:r>
    </w:p>
    <w:p w:rsidR="0058207F" w:rsidRPr="00070E68" w:rsidRDefault="0058207F" w:rsidP="0058207F">
      <w:pPr>
        <w:pStyle w:val="LegalText"/>
      </w:pPr>
      <w:r w:rsidRPr="00070E68">
        <w:t xml:space="preserve">All rights reserved. </w:t>
      </w:r>
    </w:p>
    <w:p w:rsidR="002958FA" w:rsidRDefault="002958FA" w:rsidP="002958FA">
      <w:pPr>
        <w:pStyle w:val="LegalText"/>
      </w:pPr>
    </w:p>
    <w:p w:rsidR="002958FA" w:rsidRDefault="002958FA">
      <w:pPr>
        <w:pStyle w:val="LegalText"/>
      </w:pPr>
    </w:p>
    <w:p w:rsidR="009A2A2C" w:rsidRDefault="009A2A2C">
      <w:pPr>
        <w:pStyle w:val="CoverSubhead"/>
      </w:pPr>
      <w:r>
        <w:br w:type="page"/>
      </w:r>
      <w:r>
        <w:lastRenderedPageBreak/>
        <w:t xml:space="preserve">Table of </w:t>
      </w:r>
      <w:r w:rsidRPr="007636C5">
        <w:t>Contents</w:t>
      </w:r>
    </w:p>
    <w:p w:rsidR="00613C20" w:rsidRDefault="00613C20">
      <w:pPr>
        <w:pStyle w:val="CoverSubhead"/>
      </w:pPr>
    </w:p>
    <w:p w:rsidR="00CD52FC" w:rsidRDefault="00F06F93">
      <w:pPr>
        <w:pStyle w:val="TOC3"/>
        <w:tabs>
          <w:tab w:val="right" w:leader="dot" w:pos="10790"/>
        </w:tabs>
        <w:rPr>
          <w:rFonts w:asciiTheme="minorHAnsi" w:eastAsiaTheme="minorEastAsia" w:hAnsiTheme="minorHAnsi" w:cstheme="minorBidi"/>
          <w:noProof/>
          <w:sz w:val="22"/>
          <w:szCs w:val="22"/>
        </w:rPr>
      </w:pPr>
      <w:r>
        <w:rPr>
          <w:b/>
        </w:rPr>
        <w:fldChar w:fldCharType="begin"/>
      </w:r>
      <w:r>
        <w:instrText xml:space="preserve"> TOC \o "1-4" \h \z \u </w:instrText>
      </w:r>
      <w:r>
        <w:rPr>
          <w:b/>
        </w:rPr>
        <w:fldChar w:fldCharType="separate"/>
      </w:r>
      <w:hyperlink w:anchor="_Toc445715212" w:history="1">
        <w:r w:rsidR="00CD52FC" w:rsidRPr="009749D3">
          <w:rPr>
            <w:rStyle w:val="Hyperlink"/>
            <w:noProof/>
          </w:rPr>
          <w:t>Goods and Services Retail Installment Contract Updates</w:t>
        </w:r>
        <w:r w:rsidR="00CD52FC">
          <w:rPr>
            <w:noProof/>
            <w:webHidden/>
          </w:rPr>
          <w:tab/>
        </w:r>
        <w:r w:rsidR="00CD52FC">
          <w:rPr>
            <w:noProof/>
            <w:webHidden/>
          </w:rPr>
          <w:fldChar w:fldCharType="begin"/>
        </w:r>
        <w:r w:rsidR="00CD52FC">
          <w:rPr>
            <w:noProof/>
            <w:webHidden/>
          </w:rPr>
          <w:instrText xml:space="preserve"> PAGEREF _Toc445715212 \h </w:instrText>
        </w:r>
        <w:r w:rsidR="00CD52FC">
          <w:rPr>
            <w:noProof/>
            <w:webHidden/>
          </w:rPr>
        </w:r>
        <w:r w:rsidR="00CD52FC">
          <w:rPr>
            <w:noProof/>
            <w:webHidden/>
          </w:rPr>
          <w:fldChar w:fldCharType="separate"/>
        </w:r>
        <w:r w:rsidR="00965D17">
          <w:rPr>
            <w:noProof/>
            <w:webHidden/>
          </w:rPr>
          <w:t>5</w:t>
        </w:r>
        <w:r w:rsidR="00CD52FC">
          <w:rPr>
            <w:noProof/>
            <w:webHidden/>
          </w:rPr>
          <w:fldChar w:fldCharType="end"/>
        </w:r>
      </w:hyperlink>
    </w:p>
    <w:p w:rsidR="009A2A2C" w:rsidRDefault="00F06F93" w:rsidP="00767DEC">
      <w:pPr>
        <w:rPr>
          <w:szCs w:val="20"/>
        </w:rPr>
      </w:pPr>
      <w:r>
        <w:rPr>
          <w:color w:val="63AF34"/>
          <w:szCs w:val="20"/>
        </w:rPr>
        <w:fldChar w:fldCharType="end"/>
      </w:r>
    </w:p>
    <w:p w:rsidR="009A2A2C" w:rsidRDefault="009A2A2C" w:rsidP="000F3039">
      <w:pPr>
        <w:pStyle w:val="BodyText"/>
      </w:pPr>
      <w:r>
        <w:br w:type="page"/>
      </w:r>
    </w:p>
    <w:p w:rsidR="009A2A2C" w:rsidRDefault="009A2A2C" w:rsidP="00C137AF"/>
    <w:p w:rsidR="009A2A2C" w:rsidRDefault="009A2A2C" w:rsidP="00C137AF">
      <w:pPr>
        <w:sectPr w:rsidR="009A2A2C" w:rsidSect="00EF5D56">
          <w:headerReference w:type="even" r:id="rId11"/>
          <w:headerReference w:type="default" r:id="rId12"/>
          <w:footerReference w:type="even" r:id="rId13"/>
          <w:footerReference w:type="default" r:id="rId14"/>
          <w:headerReference w:type="first" r:id="rId15"/>
          <w:pgSz w:w="12240" w:h="15840" w:code="1"/>
          <w:pgMar w:top="720" w:right="720" w:bottom="720" w:left="720" w:header="907" w:footer="432" w:gutter="0"/>
          <w:pgNumType w:fmt="lowerRoman" w:start="1"/>
          <w:cols w:space="720"/>
          <w:titlePg/>
          <w:docGrid w:linePitch="360"/>
        </w:sectPr>
      </w:pPr>
    </w:p>
    <w:p w:rsidR="00614CB4" w:rsidRDefault="00614CB4" w:rsidP="00614CB4">
      <w:pPr>
        <w:pStyle w:val="Heading3"/>
      </w:pPr>
      <w:bookmarkStart w:id="1" w:name="_Toc445715212"/>
      <w:r w:rsidRPr="004F224D">
        <w:lastRenderedPageBreak/>
        <w:t>Goods and Services Retail Installment Contract</w:t>
      </w:r>
      <w:r>
        <w:t xml:space="preserve"> Updates</w:t>
      </w:r>
      <w:bookmarkEnd w:id="1"/>
    </w:p>
    <w:p w:rsidR="00C44ED1" w:rsidRDefault="00C44ED1" w:rsidP="00614CB4">
      <w:pPr>
        <w:pStyle w:val="BodyText"/>
      </w:pPr>
      <w:r w:rsidRPr="00C44ED1">
        <w:t xml:space="preserve">New revisions of all Goods and Services Late Fee and Late Fee w/ Arbitration contracts will be deployed to Production on the evening of 3/15/2016.  The </w:t>
      </w:r>
      <w:r>
        <w:t>following tables indicate</w:t>
      </w:r>
      <w:r w:rsidRPr="00C44ED1">
        <w:t xml:space="preserve"> the new revision </w:t>
      </w:r>
      <w:r>
        <w:t xml:space="preserve">and </w:t>
      </w:r>
      <w:r w:rsidRPr="00C44ED1">
        <w:t>prior revision</w:t>
      </w:r>
      <w:r>
        <w:t>s for each contract</w:t>
      </w:r>
      <w:r w:rsidRPr="00C44ED1">
        <w:t xml:space="preserve">.  </w:t>
      </w:r>
    </w:p>
    <w:p w:rsidR="00C44ED1" w:rsidRDefault="00C44ED1" w:rsidP="00C44ED1">
      <w:pPr>
        <w:pStyle w:val="NoteTipTitle"/>
      </w:pPr>
      <w:r>
        <w:t>Note:</w:t>
      </w:r>
    </w:p>
    <w:p w:rsidR="00091BA9" w:rsidRPr="00234E01" w:rsidRDefault="00C44ED1" w:rsidP="00C44ED1">
      <w:pPr>
        <w:pStyle w:val="NoteTipBody"/>
        <w:rPr>
          <w:rFonts w:eastAsiaTheme="minorHAnsi"/>
        </w:rPr>
      </w:pPr>
      <w:r w:rsidRPr="00C44ED1">
        <w:t xml:space="preserve">We will not </w:t>
      </w:r>
      <w:r>
        <w:t>disable</w:t>
      </w:r>
      <w:r w:rsidRPr="00C44ED1">
        <w:t xml:space="preserve"> the prior revisions at this time.  </w:t>
      </w:r>
      <w:r>
        <w:t xml:space="preserve">When </w:t>
      </w:r>
      <w:r w:rsidRPr="00C44ED1">
        <w:t xml:space="preserve">all AppOne portal lenders have </w:t>
      </w:r>
      <w:r>
        <w:t xml:space="preserve">made the transition to the new versions, AppOne will disable the previous versions.  </w:t>
      </w:r>
    </w:p>
    <w:p w:rsidR="00CC3762" w:rsidRDefault="00CC3762" w:rsidP="00CC3762">
      <w:pPr>
        <w:sectPr w:rsidR="00CC3762">
          <w:pgSz w:w="12240" w:h="15840"/>
          <w:pgMar w:top="1440" w:right="1440" w:bottom="1440" w:left="1440" w:header="720" w:footer="720" w:gutter="0"/>
          <w:cols w:space="720"/>
          <w:docGrid w:linePitch="360"/>
        </w:sectPr>
      </w:pPr>
      <w:r>
        <w:br w:type="page"/>
      </w:r>
    </w:p>
    <w:p w:rsidR="00CC3762" w:rsidRDefault="00CC3762" w:rsidP="00CC3762">
      <w:pPr>
        <w:rPr>
          <w:rFonts w:cs="Arial"/>
          <w:b/>
          <w:bCs/>
          <w:color w:val="63AF34"/>
          <w:kern w:val="32"/>
          <w:sz w:val="24"/>
        </w:rPr>
      </w:pPr>
    </w:p>
    <w:tbl>
      <w:tblPr>
        <w:tblW w:w="13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bottom w:w="43" w:type="dxa"/>
          <w:right w:w="86" w:type="dxa"/>
        </w:tblCellMar>
        <w:tblLook w:val="01E0" w:firstRow="1" w:lastRow="1" w:firstColumn="1" w:lastColumn="1" w:noHBand="0" w:noVBand="0"/>
      </w:tblPr>
      <w:tblGrid>
        <w:gridCol w:w="805"/>
        <w:gridCol w:w="6030"/>
        <w:gridCol w:w="6390"/>
      </w:tblGrid>
      <w:tr w:rsidR="00CC3762" w:rsidTr="00CC3762">
        <w:trPr>
          <w:trHeight w:val="360"/>
          <w:tblHeader/>
        </w:trPr>
        <w:tc>
          <w:tcPr>
            <w:tcW w:w="13225" w:type="dxa"/>
            <w:gridSpan w:val="3"/>
            <w:tcBorders>
              <w:bottom w:val="single" w:sz="4" w:space="0" w:color="auto"/>
            </w:tcBorders>
            <w:shd w:val="clear" w:color="auto" w:fill="6EBB1F"/>
            <w:vAlign w:val="center"/>
          </w:tcPr>
          <w:p w:rsidR="00CC3762" w:rsidRDefault="00CC3762" w:rsidP="000314B5">
            <w:pPr>
              <w:pStyle w:val="TableHeading1"/>
            </w:pPr>
            <w:r>
              <w:t>Good and Services Contracts with Late F</w:t>
            </w:r>
            <w:r w:rsidRPr="00CA0D5F">
              <w:t>ee</w:t>
            </w:r>
          </w:p>
        </w:tc>
      </w:tr>
      <w:tr w:rsidR="00CC3762" w:rsidTr="00CC3762">
        <w:trPr>
          <w:trHeight w:val="440"/>
          <w:tblHeader/>
        </w:trPr>
        <w:tc>
          <w:tcPr>
            <w:tcW w:w="805" w:type="dxa"/>
            <w:shd w:val="clear" w:color="auto" w:fill="FFFFFF"/>
            <w:vAlign w:val="center"/>
          </w:tcPr>
          <w:p w:rsidR="00CC3762" w:rsidRDefault="00CC3762" w:rsidP="000314B5">
            <w:pPr>
              <w:pStyle w:val="TableHeading2"/>
            </w:pPr>
            <w:r>
              <w:t>State</w:t>
            </w:r>
          </w:p>
        </w:tc>
        <w:tc>
          <w:tcPr>
            <w:tcW w:w="6030" w:type="dxa"/>
            <w:shd w:val="clear" w:color="auto" w:fill="FFFFFF"/>
            <w:vAlign w:val="center"/>
          </w:tcPr>
          <w:p w:rsidR="00CC3762" w:rsidRDefault="00964621" w:rsidP="000314B5">
            <w:pPr>
              <w:pStyle w:val="TableHeading2"/>
            </w:pPr>
            <w:r>
              <w:t>Previous Revision</w:t>
            </w:r>
          </w:p>
        </w:tc>
        <w:tc>
          <w:tcPr>
            <w:tcW w:w="6390" w:type="dxa"/>
            <w:shd w:val="clear" w:color="auto" w:fill="FFFFFF"/>
          </w:tcPr>
          <w:p w:rsidR="00CC3762" w:rsidRDefault="00CC3762" w:rsidP="00964621">
            <w:pPr>
              <w:pStyle w:val="TableHeading2"/>
            </w:pPr>
            <w:r>
              <w:t xml:space="preserve">New </w:t>
            </w:r>
            <w:r w:rsidR="00964621">
              <w:t>Revision</w:t>
            </w:r>
          </w:p>
        </w:tc>
      </w:tr>
      <w:tr w:rsidR="00CC3762" w:rsidTr="000314B5">
        <w:trPr>
          <w:trHeight w:val="288"/>
        </w:trPr>
        <w:tc>
          <w:tcPr>
            <w:tcW w:w="805" w:type="dxa"/>
            <w:vAlign w:val="center"/>
          </w:tcPr>
          <w:p w:rsidR="00CC3762" w:rsidRDefault="00CC3762" w:rsidP="000314B5">
            <w:pPr>
              <w:pStyle w:val="TableBodyText"/>
            </w:pPr>
            <w:r>
              <w:t>AK</w:t>
            </w:r>
          </w:p>
        </w:tc>
        <w:tc>
          <w:tcPr>
            <w:tcW w:w="6030" w:type="dxa"/>
            <w:vAlign w:val="center"/>
          </w:tcPr>
          <w:p w:rsidR="00CC3762" w:rsidRDefault="0069543F" w:rsidP="000314B5">
            <w:pPr>
              <w:pStyle w:val="TableBodyText"/>
            </w:pPr>
            <w:r w:rsidRPr="0069543F">
              <w:t>Goods and Services Retail Installment Contract with Late Fee (AK) RSSIGSLFLZAK Revision 3/20/2014</w:t>
            </w:r>
          </w:p>
        </w:tc>
        <w:tc>
          <w:tcPr>
            <w:tcW w:w="6390" w:type="dxa"/>
            <w:vAlign w:val="bottom"/>
          </w:tcPr>
          <w:p w:rsidR="00CC3762" w:rsidRDefault="00CC3762" w:rsidP="000314B5">
            <w:pPr>
              <w:pStyle w:val="TableBodyText"/>
            </w:pPr>
            <w:r w:rsidRPr="0071379D">
              <w:t>Goods and Services Retail Installment Contract with Late Fee (AK) RSSIGSLFLZ-AK Revision 9/29/2015</w:t>
            </w:r>
          </w:p>
        </w:tc>
      </w:tr>
      <w:tr w:rsidR="00CC3762" w:rsidTr="000314B5">
        <w:trPr>
          <w:trHeight w:val="288"/>
        </w:trPr>
        <w:tc>
          <w:tcPr>
            <w:tcW w:w="805" w:type="dxa"/>
            <w:vAlign w:val="center"/>
          </w:tcPr>
          <w:p w:rsidR="00CC3762" w:rsidRDefault="00CC3762" w:rsidP="000314B5">
            <w:pPr>
              <w:pStyle w:val="TableBodyText"/>
            </w:pPr>
            <w:r>
              <w:t>AL</w:t>
            </w:r>
          </w:p>
        </w:tc>
        <w:tc>
          <w:tcPr>
            <w:tcW w:w="6030" w:type="dxa"/>
            <w:vAlign w:val="center"/>
          </w:tcPr>
          <w:p w:rsidR="00CC3762" w:rsidRDefault="0069543F" w:rsidP="000314B5">
            <w:pPr>
              <w:pStyle w:val="TableBodyText"/>
            </w:pPr>
            <w:r>
              <w:rPr>
                <w:color w:val="000000"/>
              </w:rPr>
              <w:t>Goods and Services Retail Installment Contract with Late Fee (Alabama) RSSIGSLFLZ-AL Revision 12/30/2013</w:t>
            </w:r>
          </w:p>
        </w:tc>
        <w:tc>
          <w:tcPr>
            <w:tcW w:w="6390" w:type="dxa"/>
            <w:vAlign w:val="bottom"/>
          </w:tcPr>
          <w:p w:rsidR="00CC3762" w:rsidRDefault="00CC3762" w:rsidP="000314B5">
            <w:pPr>
              <w:pStyle w:val="TableBodyText"/>
            </w:pPr>
            <w:r w:rsidRPr="0071379D">
              <w:t>Goods and Services Retail Installment Contract with Late Fee (AL) RSSIGSLFLZ-AL Revision 9/29/2015</w:t>
            </w:r>
          </w:p>
        </w:tc>
      </w:tr>
      <w:tr w:rsidR="00CC3762" w:rsidTr="000314B5">
        <w:trPr>
          <w:trHeight w:val="288"/>
        </w:trPr>
        <w:tc>
          <w:tcPr>
            <w:tcW w:w="805" w:type="dxa"/>
            <w:vAlign w:val="center"/>
          </w:tcPr>
          <w:p w:rsidR="00CC3762" w:rsidRDefault="00CC3762" w:rsidP="000314B5">
            <w:pPr>
              <w:pStyle w:val="TableBodyText"/>
            </w:pPr>
            <w:r>
              <w:t>AR</w:t>
            </w:r>
          </w:p>
        </w:tc>
        <w:tc>
          <w:tcPr>
            <w:tcW w:w="6030" w:type="dxa"/>
            <w:vAlign w:val="center"/>
          </w:tcPr>
          <w:p w:rsidR="00CC3762" w:rsidRDefault="0069543F" w:rsidP="000314B5">
            <w:pPr>
              <w:pStyle w:val="TableBodyText"/>
            </w:pPr>
            <w:r>
              <w:rPr>
                <w:color w:val="000000"/>
              </w:rPr>
              <w:t>Goods and Services Retail Installment Contract with Late Fee (AR) RSSIGSLFLZAR Revision 3/20/2014 </w:t>
            </w:r>
          </w:p>
        </w:tc>
        <w:tc>
          <w:tcPr>
            <w:tcW w:w="6390" w:type="dxa"/>
            <w:vAlign w:val="bottom"/>
          </w:tcPr>
          <w:p w:rsidR="00CC3762" w:rsidRDefault="00CC3762" w:rsidP="000314B5">
            <w:pPr>
              <w:pStyle w:val="TableBodyText"/>
            </w:pPr>
            <w:r w:rsidRPr="0071379D">
              <w:t>Goods and Services Retail Installment Contract with Late Fee (AR) RSSIGSLFLZAR Revision 9/29/2015</w:t>
            </w:r>
          </w:p>
        </w:tc>
      </w:tr>
      <w:tr w:rsidR="00CC3762" w:rsidTr="000314B5">
        <w:trPr>
          <w:trHeight w:val="288"/>
        </w:trPr>
        <w:tc>
          <w:tcPr>
            <w:tcW w:w="805" w:type="dxa"/>
            <w:vAlign w:val="center"/>
          </w:tcPr>
          <w:p w:rsidR="00CC3762" w:rsidRDefault="00CC3762" w:rsidP="000314B5">
            <w:pPr>
              <w:pStyle w:val="TableBodyText"/>
            </w:pPr>
            <w:r>
              <w:t>AZ</w:t>
            </w:r>
          </w:p>
        </w:tc>
        <w:tc>
          <w:tcPr>
            <w:tcW w:w="6030" w:type="dxa"/>
            <w:vAlign w:val="center"/>
          </w:tcPr>
          <w:p w:rsidR="00CC3762" w:rsidRDefault="0069543F" w:rsidP="000314B5">
            <w:pPr>
              <w:pStyle w:val="TableBodyText"/>
            </w:pPr>
            <w:r w:rsidRPr="0069543F">
              <w:t>Goods and Services Retail Installment Contract with Late Fee (AZ) RSSIGSLFLZAZ Revision 3/20/2014</w:t>
            </w:r>
          </w:p>
        </w:tc>
        <w:tc>
          <w:tcPr>
            <w:tcW w:w="6390" w:type="dxa"/>
            <w:vAlign w:val="bottom"/>
          </w:tcPr>
          <w:p w:rsidR="00CC3762" w:rsidRDefault="00CC3762" w:rsidP="000314B5">
            <w:pPr>
              <w:pStyle w:val="TableBodyText"/>
            </w:pPr>
            <w:r w:rsidRPr="0071379D">
              <w:t>Goods and Services Retail Installment Contract with Late Fee (AZ) RSSIGSLFLZ-AZ Revision 9/29/2015</w:t>
            </w:r>
          </w:p>
        </w:tc>
      </w:tr>
      <w:tr w:rsidR="00CC3762" w:rsidTr="000314B5">
        <w:trPr>
          <w:trHeight w:val="288"/>
        </w:trPr>
        <w:tc>
          <w:tcPr>
            <w:tcW w:w="805" w:type="dxa"/>
            <w:vAlign w:val="center"/>
          </w:tcPr>
          <w:p w:rsidR="00CC3762" w:rsidRDefault="00CC3762" w:rsidP="000314B5">
            <w:pPr>
              <w:pStyle w:val="TableBodyText"/>
            </w:pPr>
            <w:r>
              <w:t>CA</w:t>
            </w:r>
          </w:p>
        </w:tc>
        <w:tc>
          <w:tcPr>
            <w:tcW w:w="6030" w:type="dxa"/>
            <w:vAlign w:val="center"/>
          </w:tcPr>
          <w:p w:rsidR="00CC3762" w:rsidRDefault="0069543F" w:rsidP="000314B5">
            <w:pPr>
              <w:pStyle w:val="TableBodyText"/>
            </w:pPr>
            <w:r>
              <w:rPr>
                <w:color w:val="000000"/>
              </w:rPr>
              <w:t>Goods and Services Retail Installment Contract with Late Fee (CA) RSSIGSLFLZ-CA Revision 3/20/2014</w:t>
            </w:r>
          </w:p>
        </w:tc>
        <w:tc>
          <w:tcPr>
            <w:tcW w:w="6390" w:type="dxa"/>
            <w:vAlign w:val="bottom"/>
          </w:tcPr>
          <w:p w:rsidR="00CC3762" w:rsidRDefault="00CC3762" w:rsidP="000314B5">
            <w:pPr>
              <w:pStyle w:val="TableBodyText"/>
            </w:pPr>
            <w:r w:rsidRPr="0071379D">
              <w:t>Goods and Services Retail Installment Contract with Late Fee (CA) RSSIGSLFLZ-CA Revision 9/29/2015</w:t>
            </w:r>
          </w:p>
        </w:tc>
      </w:tr>
      <w:tr w:rsidR="00CC3762" w:rsidTr="000314B5">
        <w:trPr>
          <w:trHeight w:val="288"/>
        </w:trPr>
        <w:tc>
          <w:tcPr>
            <w:tcW w:w="805" w:type="dxa"/>
            <w:vAlign w:val="center"/>
          </w:tcPr>
          <w:p w:rsidR="00CC3762" w:rsidRDefault="00CC3762" w:rsidP="000314B5">
            <w:pPr>
              <w:pStyle w:val="TableBodyText"/>
            </w:pPr>
            <w:r>
              <w:t>CO</w:t>
            </w:r>
          </w:p>
        </w:tc>
        <w:tc>
          <w:tcPr>
            <w:tcW w:w="6030" w:type="dxa"/>
            <w:vAlign w:val="center"/>
          </w:tcPr>
          <w:p w:rsidR="00CC3762" w:rsidRDefault="0069543F" w:rsidP="000314B5">
            <w:pPr>
              <w:pStyle w:val="TableBodyText"/>
            </w:pPr>
            <w:r>
              <w:rPr>
                <w:color w:val="000000"/>
              </w:rPr>
              <w:t>Goods and Services Retail Installment Contract with Late Fee (CO) RSSIGSLFLZCO Revision 3/20/2014</w:t>
            </w:r>
          </w:p>
        </w:tc>
        <w:tc>
          <w:tcPr>
            <w:tcW w:w="6390" w:type="dxa"/>
            <w:vAlign w:val="bottom"/>
          </w:tcPr>
          <w:p w:rsidR="00CC3762" w:rsidRDefault="00CC3762" w:rsidP="000314B5">
            <w:pPr>
              <w:pStyle w:val="TableBodyText"/>
            </w:pPr>
            <w:r w:rsidRPr="0071379D">
              <w:t>Goods and Services Retail Installment Contract with Late Fee (CO) RSSIGSLFLZ-CO Revision 9/29/2015</w:t>
            </w:r>
          </w:p>
        </w:tc>
      </w:tr>
      <w:tr w:rsidR="00CC3762" w:rsidTr="000314B5">
        <w:trPr>
          <w:trHeight w:val="288"/>
        </w:trPr>
        <w:tc>
          <w:tcPr>
            <w:tcW w:w="805" w:type="dxa"/>
            <w:vAlign w:val="center"/>
          </w:tcPr>
          <w:p w:rsidR="00CC3762" w:rsidRDefault="00CC3762" w:rsidP="000314B5">
            <w:pPr>
              <w:pStyle w:val="TableBodyText"/>
            </w:pPr>
            <w:r>
              <w:t>CT</w:t>
            </w:r>
          </w:p>
        </w:tc>
        <w:tc>
          <w:tcPr>
            <w:tcW w:w="6030" w:type="dxa"/>
            <w:vAlign w:val="center"/>
          </w:tcPr>
          <w:p w:rsidR="00CC3762" w:rsidRDefault="0002518F" w:rsidP="000314B5">
            <w:pPr>
              <w:pStyle w:val="TableBodyText"/>
            </w:pPr>
            <w:r>
              <w:rPr>
                <w:color w:val="000000"/>
              </w:rPr>
              <w:t>Goods and Services Retail Installment Contract with Late Fee (CT) RSSIGSLFLZCT Revision 3/20/2014</w:t>
            </w:r>
          </w:p>
        </w:tc>
        <w:tc>
          <w:tcPr>
            <w:tcW w:w="6390" w:type="dxa"/>
            <w:vAlign w:val="bottom"/>
          </w:tcPr>
          <w:p w:rsidR="00CC3762" w:rsidRDefault="00CC3762" w:rsidP="000314B5">
            <w:pPr>
              <w:pStyle w:val="TableBodyText"/>
            </w:pPr>
            <w:r w:rsidRPr="0071379D">
              <w:t>Goods and Services Retail Installment Contract with Late Fee (CT) RSSIGSLFLZ-CT Revision 9/29/2015</w:t>
            </w:r>
          </w:p>
        </w:tc>
      </w:tr>
      <w:tr w:rsidR="00CC3762" w:rsidTr="000314B5">
        <w:trPr>
          <w:trHeight w:val="288"/>
        </w:trPr>
        <w:tc>
          <w:tcPr>
            <w:tcW w:w="805" w:type="dxa"/>
            <w:vAlign w:val="center"/>
          </w:tcPr>
          <w:p w:rsidR="00CC3762" w:rsidRDefault="00CC3762" w:rsidP="000314B5">
            <w:pPr>
              <w:pStyle w:val="TableBodyText"/>
            </w:pPr>
            <w:r>
              <w:t>DC</w:t>
            </w:r>
          </w:p>
        </w:tc>
        <w:tc>
          <w:tcPr>
            <w:tcW w:w="6030" w:type="dxa"/>
            <w:vAlign w:val="center"/>
          </w:tcPr>
          <w:p w:rsidR="00CC3762" w:rsidRDefault="0002518F" w:rsidP="000314B5">
            <w:pPr>
              <w:pStyle w:val="TableBodyText"/>
            </w:pPr>
            <w:r>
              <w:rPr>
                <w:color w:val="000000"/>
              </w:rPr>
              <w:t>Goods and Services Retail Installment Contract with Late Fee (DC) RSSIGSLFLZDC Revision 3/20/2014</w:t>
            </w:r>
          </w:p>
        </w:tc>
        <w:tc>
          <w:tcPr>
            <w:tcW w:w="6390" w:type="dxa"/>
            <w:vAlign w:val="bottom"/>
          </w:tcPr>
          <w:p w:rsidR="00CC3762" w:rsidRDefault="00CC3762" w:rsidP="000314B5">
            <w:pPr>
              <w:pStyle w:val="TableBodyText"/>
            </w:pPr>
            <w:r w:rsidRPr="0071379D">
              <w:t>Goods and Services Retail Installment Contract with Late Fee (DC) RSSIGSLFLZDC Revision 9/29/2015</w:t>
            </w:r>
          </w:p>
        </w:tc>
      </w:tr>
      <w:tr w:rsidR="00CC3762" w:rsidTr="000314B5">
        <w:trPr>
          <w:trHeight w:val="288"/>
        </w:trPr>
        <w:tc>
          <w:tcPr>
            <w:tcW w:w="805" w:type="dxa"/>
            <w:vAlign w:val="center"/>
          </w:tcPr>
          <w:p w:rsidR="00CC3762" w:rsidRDefault="00CC3762" w:rsidP="000314B5">
            <w:pPr>
              <w:pStyle w:val="TableBodyText"/>
            </w:pPr>
            <w:r>
              <w:t>DE</w:t>
            </w:r>
          </w:p>
        </w:tc>
        <w:tc>
          <w:tcPr>
            <w:tcW w:w="6030" w:type="dxa"/>
            <w:vAlign w:val="center"/>
          </w:tcPr>
          <w:p w:rsidR="00CC3762" w:rsidRDefault="0002518F" w:rsidP="000314B5">
            <w:pPr>
              <w:pStyle w:val="TableBodyText"/>
            </w:pPr>
            <w:r w:rsidRPr="0002518F">
              <w:t>Goods and Services Retail Installment Contract with Late Fee (DE) RSSIGSLFLZDE Revision 3/20/2014</w:t>
            </w:r>
          </w:p>
        </w:tc>
        <w:tc>
          <w:tcPr>
            <w:tcW w:w="6390" w:type="dxa"/>
            <w:vAlign w:val="bottom"/>
          </w:tcPr>
          <w:p w:rsidR="00CC3762" w:rsidRDefault="00CC3762" w:rsidP="000314B5">
            <w:pPr>
              <w:pStyle w:val="TableBodyText"/>
            </w:pPr>
            <w:r w:rsidRPr="0071379D">
              <w:t>Goods and Services Retail Installment Contract with Late Fee (DE) RSSIGSLFLZ-DE Revision 9/29/2015</w:t>
            </w:r>
          </w:p>
        </w:tc>
      </w:tr>
      <w:tr w:rsidR="00CC3762" w:rsidTr="000314B5">
        <w:trPr>
          <w:trHeight w:val="288"/>
        </w:trPr>
        <w:tc>
          <w:tcPr>
            <w:tcW w:w="805" w:type="dxa"/>
            <w:vAlign w:val="center"/>
          </w:tcPr>
          <w:p w:rsidR="00CC3762" w:rsidRDefault="00CC3762" w:rsidP="000314B5">
            <w:pPr>
              <w:pStyle w:val="TableBodyText"/>
            </w:pPr>
            <w:r>
              <w:t>FL</w:t>
            </w:r>
          </w:p>
        </w:tc>
        <w:tc>
          <w:tcPr>
            <w:tcW w:w="6030" w:type="dxa"/>
            <w:vAlign w:val="center"/>
          </w:tcPr>
          <w:p w:rsidR="00CC3762" w:rsidRDefault="0002518F" w:rsidP="000314B5">
            <w:pPr>
              <w:pStyle w:val="TableBodyText"/>
            </w:pPr>
            <w:r w:rsidRPr="0002518F">
              <w:t>Goods and Services Retail Installment Contract with Late Fee (FL) RSSIGSLFLZFL Revision 3/20/2014</w:t>
            </w:r>
          </w:p>
        </w:tc>
        <w:tc>
          <w:tcPr>
            <w:tcW w:w="6390" w:type="dxa"/>
            <w:vAlign w:val="bottom"/>
          </w:tcPr>
          <w:p w:rsidR="00CC3762" w:rsidRDefault="00CC3762" w:rsidP="000314B5">
            <w:pPr>
              <w:pStyle w:val="TableBodyText"/>
            </w:pPr>
            <w:r w:rsidRPr="0071379D">
              <w:t>Goods and Services Retail Installment Contract with Late Fee (FL) RSSIGSLFLZ-FL Revision 9/29/2015</w:t>
            </w:r>
          </w:p>
        </w:tc>
      </w:tr>
      <w:tr w:rsidR="00CC3762" w:rsidTr="000314B5">
        <w:trPr>
          <w:trHeight w:val="288"/>
        </w:trPr>
        <w:tc>
          <w:tcPr>
            <w:tcW w:w="805" w:type="dxa"/>
            <w:vAlign w:val="center"/>
          </w:tcPr>
          <w:p w:rsidR="00CC3762" w:rsidRDefault="00CC3762" w:rsidP="000314B5">
            <w:pPr>
              <w:pStyle w:val="TableBodyText"/>
            </w:pPr>
            <w:r>
              <w:lastRenderedPageBreak/>
              <w:t>GA</w:t>
            </w:r>
          </w:p>
        </w:tc>
        <w:tc>
          <w:tcPr>
            <w:tcW w:w="6030" w:type="dxa"/>
            <w:vAlign w:val="center"/>
          </w:tcPr>
          <w:p w:rsidR="00CC3762" w:rsidRPr="00F45EEA" w:rsidRDefault="00614CB4" w:rsidP="000314B5">
            <w:pPr>
              <w:pStyle w:val="TableBodyText"/>
            </w:pPr>
            <w:r>
              <w:rPr>
                <w:color w:val="000000"/>
              </w:rPr>
              <w:t>Goods and Services Retail Installment Contract with Late Fee (GA) RSSIGSLFLZGA Revision 3/20/2014</w:t>
            </w:r>
          </w:p>
        </w:tc>
        <w:tc>
          <w:tcPr>
            <w:tcW w:w="6390" w:type="dxa"/>
            <w:vAlign w:val="bottom"/>
          </w:tcPr>
          <w:p w:rsidR="00CC3762" w:rsidRPr="00F45EEA" w:rsidRDefault="00CD52FC" w:rsidP="000314B5">
            <w:pPr>
              <w:pStyle w:val="TableBodyText"/>
            </w:pPr>
            <w:r w:rsidRPr="00CD52FC">
              <w:t xml:space="preserve">Goods and Services Retail Installment Contract with Late Fee (GA) </w:t>
            </w:r>
            <w:r>
              <w:t>RSSIGSLFLZGA Revision 9/29/2015</w:t>
            </w:r>
          </w:p>
        </w:tc>
      </w:tr>
      <w:tr w:rsidR="00CC3762" w:rsidTr="000314B5">
        <w:trPr>
          <w:trHeight w:val="288"/>
        </w:trPr>
        <w:tc>
          <w:tcPr>
            <w:tcW w:w="805" w:type="dxa"/>
            <w:vAlign w:val="center"/>
          </w:tcPr>
          <w:p w:rsidR="00CC3762" w:rsidRDefault="00CC3762" w:rsidP="000314B5">
            <w:pPr>
              <w:pStyle w:val="TableBodyText"/>
            </w:pPr>
            <w:r>
              <w:t>HI</w:t>
            </w:r>
          </w:p>
        </w:tc>
        <w:tc>
          <w:tcPr>
            <w:tcW w:w="6030" w:type="dxa"/>
            <w:vAlign w:val="center"/>
          </w:tcPr>
          <w:p w:rsidR="00CC3762" w:rsidRDefault="00614CB4" w:rsidP="000314B5">
            <w:pPr>
              <w:pStyle w:val="TableBodyText"/>
            </w:pPr>
            <w:r>
              <w:rPr>
                <w:color w:val="000000"/>
              </w:rPr>
              <w:t>Goods and Services Retail Installment Contract with Late Fee (HI) RSSIGSLFLZHI Revision 3/20/2014</w:t>
            </w:r>
          </w:p>
        </w:tc>
        <w:tc>
          <w:tcPr>
            <w:tcW w:w="6390" w:type="dxa"/>
            <w:vAlign w:val="bottom"/>
          </w:tcPr>
          <w:p w:rsidR="00CC3762" w:rsidRPr="004633A9" w:rsidRDefault="00CC3762" w:rsidP="000314B5">
            <w:pPr>
              <w:pStyle w:val="TableBodyText"/>
            </w:pPr>
            <w:r w:rsidRPr="004633A9">
              <w:t>Goods and Services Retail Installment Contract with Late Fee (HI) RSSIGSLFLZHI Revision 9/29/2015</w:t>
            </w:r>
          </w:p>
        </w:tc>
      </w:tr>
      <w:tr w:rsidR="00CC3762" w:rsidTr="000314B5">
        <w:trPr>
          <w:trHeight w:val="288"/>
        </w:trPr>
        <w:tc>
          <w:tcPr>
            <w:tcW w:w="805" w:type="dxa"/>
            <w:vAlign w:val="center"/>
          </w:tcPr>
          <w:p w:rsidR="00CC3762" w:rsidRDefault="00CC3762" w:rsidP="000314B5">
            <w:pPr>
              <w:pStyle w:val="TableBodyText"/>
            </w:pPr>
            <w:r>
              <w:t>IA</w:t>
            </w:r>
          </w:p>
        </w:tc>
        <w:tc>
          <w:tcPr>
            <w:tcW w:w="6030" w:type="dxa"/>
            <w:vAlign w:val="center"/>
          </w:tcPr>
          <w:p w:rsidR="00CC3762" w:rsidRDefault="00614CB4" w:rsidP="000314B5">
            <w:pPr>
              <w:pStyle w:val="TableBodyText"/>
            </w:pPr>
            <w:r>
              <w:rPr>
                <w:color w:val="000000"/>
              </w:rPr>
              <w:t>Goods and Services Retail Installment Contract with Late Fee (IA) RSSIGSLFLZIA Revision 3/20/2014</w:t>
            </w:r>
          </w:p>
        </w:tc>
        <w:tc>
          <w:tcPr>
            <w:tcW w:w="6390" w:type="dxa"/>
            <w:vAlign w:val="bottom"/>
          </w:tcPr>
          <w:p w:rsidR="00CC3762" w:rsidRPr="004633A9" w:rsidRDefault="00CC3762" w:rsidP="000314B5">
            <w:pPr>
              <w:pStyle w:val="TableBodyText"/>
            </w:pPr>
            <w:r w:rsidRPr="004633A9">
              <w:t>Goods and Services Retail Installment Contract with Late Fee (IA) RSSIGSLFLZIA Revision 9/29/2015</w:t>
            </w:r>
          </w:p>
        </w:tc>
      </w:tr>
      <w:tr w:rsidR="00CC3762" w:rsidTr="000314B5">
        <w:trPr>
          <w:trHeight w:val="288"/>
        </w:trPr>
        <w:tc>
          <w:tcPr>
            <w:tcW w:w="805" w:type="dxa"/>
            <w:vAlign w:val="center"/>
          </w:tcPr>
          <w:p w:rsidR="00CC3762" w:rsidRDefault="00CC3762" w:rsidP="000314B5">
            <w:pPr>
              <w:pStyle w:val="TableBodyText"/>
            </w:pPr>
            <w:r>
              <w:t>ID</w:t>
            </w:r>
          </w:p>
        </w:tc>
        <w:tc>
          <w:tcPr>
            <w:tcW w:w="6030" w:type="dxa"/>
            <w:vAlign w:val="center"/>
          </w:tcPr>
          <w:p w:rsidR="00CC3762" w:rsidRDefault="00614CB4" w:rsidP="000314B5">
            <w:pPr>
              <w:pStyle w:val="TableBodyText"/>
            </w:pPr>
            <w:r>
              <w:rPr>
                <w:color w:val="000000"/>
              </w:rPr>
              <w:t>Goods and Services Retail Installment Contract with Late Fee (ID) RSSIGSLFLZID Revision 3/20/2014</w:t>
            </w:r>
          </w:p>
        </w:tc>
        <w:tc>
          <w:tcPr>
            <w:tcW w:w="6390" w:type="dxa"/>
            <w:vAlign w:val="bottom"/>
          </w:tcPr>
          <w:p w:rsidR="00CC3762" w:rsidRPr="004633A9" w:rsidRDefault="00CC3762" w:rsidP="000314B5">
            <w:pPr>
              <w:pStyle w:val="TableBodyText"/>
            </w:pPr>
            <w:r w:rsidRPr="004633A9">
              <w:t>Goods and Services Retail Installment Contract with Late Fee (ID) RSSIGSLFLZ-ID Revision 9/29/2015</w:t>
            </w:r>
          </w:p>
        </w:tc>
      </w:tr>
      <w:tr w:rsidR="00CC3762" w:rsidRPr="008A44B4" w:rsidTr="000314B5">
        <w:trPr>
          <w:trHeight w:val="288"/>
        </w:trPr>
        <w:tc>
          <w:tcPr>
            <w:tcW w:w="805" w:type="dxa"/>
            <w:vAlign w:val="center"/>
          </w:tcPr>
          <w:p w:rsidR="00CC3762" w:rsidRDefault="00CC3762" w:rsidP="000314B5">
            <w:pPr>
              <w:pStyle w:val="TableBodyText"/>
            </w:pPr>
            <w:r>
              <w:t>IL</w:t>
            </w:r>
          </w:p>
        </w:tc>
        <w:tc>
          <w:tcPr>
            <w:tcW w:w="6030" w:type="dxa"/>
            <w:vAlign w:val="center"/>
          </w:tcPr>
          <w:p w:rsidR="00CC3762" w:rsidRDefault="00614CB4" w:rsidP="000314B5">
            <w:pPr>
              <w:pStyle w:val="TableBodyText"/>
            </w:pPr>
            <w:r>
              <w:rPr>
                <w:color w:val="000000"/>
              </w:rPr>
              <w:t>Goods and Services Retail Installment Contract with Late Fee (IL) RSSIGSLFLZIL Revision 3/20/2014</w:t>
            </w:r>
          </w:p>
        </w:tc>
        <w:tc>
          <w:tcPr>
            <w:tcW w:w="6390" w:type="dxa"/>
            <w:vAlign w:val="bottom"/>
          </w:tcPr>
          <w:p w:rsidR="00CC3762" w:rsidRPr="004633A9" w:rsidRDefault="00CC3762" w:rsidP="000314B5">
            <w:pPr>
              <w:pStyle w:val="TableBodyText"/>
            </w:pPr>
            <w:r w:rsidRPr="004633A9">
              <w:t>Goods and Services Retail Installment Contract with Late Fee (IL) RSSIGSLFLZIL Revision 9/29/2015</w:t>
            </w:r>
          </w:p>
        </w:tc>
      </w:tr>
      <w:tr w:rsidR="00CC3762" w:rsidRPr="008A44B4" w:rsidTr="000314B5">
        <w:trPr>
          <w:trHeight w:val="288"/>
        </w:trPr>
        <w:tc>
          <w:tcPr>
            <w:tcW w:w="805" w:type="dxa"/>
            <w:vAlign w:val="center"/>
          </w:tcPr>
          <w:p w:rsidR="00CC3762" w:rsidRDefault="00CC3762" w:rsidP="000314B5">
            <w:pPr>
              <w:pStyle w:val="TableBodyText"/>
            </w:pPr>
            <w:r>
              <w:t>IN</w:t>
            </w:r>
          </w:p>
        </w:tc>
        <w:tc>
          <w:tcPr>
            <w:tcW w:w="6030" w:type="dxa"/>
            <w:vAlign w:val="center"/>
          </w:tcPr>
          <w:p w:rsidR="00CC3762" w:rsidRDefault="003D78C7" w:rsidP="000314B5">
            <w:pPr>
              <w:pStyle w:val="TableBodyText"/>
            </w:pPr>
            <w:r w:rsidRPr="003D78C7">
              <w:t>Goods and Services Retail Installment Contract with Late Fee (IN) RSSIGSLFLZ-IN Revision 7/01/2014</w:t>
            </w:r>
          </w:p>
        </w:tc>
        <w:tc>
          <w:tcPr>
            <w:tcW w:w="6390" w:type="dxa"/>
            <w:vAlign w:val="bottom"/>
          </w:tcPr>
          <w:p w:rsidR="00CC3762" w:rsidRPr="004633A9" w:rsidRDefault="00CC3762" w:rsidP="000314B5">
            <w:pPr>
              <w:pStyle w:val="TableBodyText"/>
            </w:pPr>
            <w:r w:rsidRPr="004633A9">
              <w:t>Goods and Services Retail Installment Contract with Late Fee (IN) RSSIGSLFLZ-IN Revision 9/29/2015</w:t>
            </w:r>
          </w:p>
        </w:tc>
      </w:tr>
      <w:tr w:rsidR="00CC3762" w:rsidRPr="008A44B4" w:rsidTr="000314B5">
        <w:trPr>
          <w:trHeight w:val="288"/>
        </w:trPr>
        <w:tc>
          <w:tcPr>
            <w:tcW w:w="805" w:type="dxa"/>
            <w:vAlign w:val="center"/>
          </w:tcPr>
          <w:p w:rsidR="00CC3762" w:rsidRDefault="00CC3762" w:rsidP="000314B5">
            <w:pPr>
              <w:pStyle w:val="TableBodyText"/>
            </w:pPr>
            <w:r>
              <w:t>KS</w:t>
            </w:r>
          </w:p>
        </w:tc>
        <w:tc>
          <w:tcPr>
            <w:tcW w:w="6030" w:type="dxa"/>
            <w:vAlign w:val="center"/>
          </w:tcPr>
          <w:p w:rsidR="00CC3762" w:rsidRDefault="003D78C7" w:rsidP="000314B5">
            <w:pPr>
              <w:pStyle w:val="TableBodyText"/>
            </w:pPr>
            <w:r w:rsidRPr="003D78C7">
              <w:t>Goods and Services Retail Installment Contract with Late Fee (KS) RSSIGSLFLZKS Revision 3/20/2014</w:t>
            </w:r>
          </w:p>
        </w:tc>
        <w:tc>
          <w:tcPr>
            <w:tcW w:w="6390" w:type="dxa"/>
            <w:vAlign w:val="bottom"/>
          </w:tcPr>
          <w:p w:rsidR="00CC3762" w:rsidRPr="004633A9" w:rsidRDefault="00CC3762" w:rsidP="000314B5">
            <w:pPr>
              <w:pStyle w:val="TableBodyText"/>
            </w:pPr>
            <w:r w:rsidRPr="004633A9">
              <w:t>Goods and Services Retail Installment Contract with Late Fee (KS) RSSIGSLFLZ-KS Revision 9/29/2015</w:t>
            </w:r>
          </w:p>
        </w:tc>
      </w:tr>
      <w:tr w:rsidR="00CC3762" w:rsidTr="000314B5">
        <w:trPr>
          <w:trHeight w:val="288"/>
        </w:trPr>
        <w:tc>
          <w:tcPr>
            <w:tcW w:w="805" w:type="dxa"/>
            <w:vAlign w:val="center"/>
          </w:tcPr>
          <w:p w:rsidR="00CC3762" w:rsidRDefault="00CC3762" w:rsidP="000314B5">
            <w:pPr>
              <w:pStyle w:val="TableBodyText"/>
            </w:pPr>
            <w:r>
              <w:t>KY</w:t>
            </w:r>
          </w:p>
        </w:tc>
        <w:tc>
          <w:tcPr>
            <w:tcW w:w="6030" w:type="dxa"/>
            <w:vAlign w:val="center"/>
          </w:tcPr>
          <w:p w:rsidR="00CC3762" w:rsidRDefault="003D78C7" w:rsidP="000314B5">
            <w:pPr>
              <w:pStyle w:val="TableBodyText"/>
            </w:pPr>
            <w:r>
              <w:rPr>
                <w:color w:val="000000"/>
              </w:rPr>
              <w:t>Goods and Services Retail Installment Contract with Late Fee (KY) RSSIGSLFLZKY Revision 3/20/2014</w:t>
            </w:r>
          </w:p>
        </w:tc>
        <w:tc>
          <w:tcPr>
            <w:tcW w:w="6390" w:type="dxa"/>
            <w:vAlign w:val="bottom"/>
          </w:tcPr>
          <w:p w:rsidR="00CC3762" w:rsidRPr="004633A9" w:rsidRDefault="00CC3762" w:rsidP="000314B5">
            <w:pPr>
              <w:pStyle w:val="TableBodyText"/>
            </w:pPr>
            <w:r w:rsidRPr="004633A9">
              <w:t>Goods and Services Retail Installment Contract with Late Fee (KY) RSSIGSLFLZ-KY Revision 9/29/2015</w:t>
            </w:r>
          </w:p>
        </w:tc>
      </w:tr>
      <w:tr w:rsidR="00CC3762" w:rsidTr="000314B5">
        <w:trPr>
          <w:trHeight w:val="288"/>
        </w:trPr>
        <w:tc>
          <w:tcPr>
            <w:tcW w:w="805" w:type="dxa"/>
            <w:vAlign w:val="center"/>
          </w:tcPr>
          <w:p w:rsidR="00CC3762" w:rsidRDefault="00CC3762" w:rsidP="000314B5">
            <w:pPr>
              <w:pStyle w:val="TableBodyText"/>
            </w:pPr>
            <w:r>
              <w:t>LA</w:t>
            </w:r>
          </w:p>
        </w:tc>
        <w:tc>
          <w:tcPr>
            <w:tcW w:w="6030" w:type="dxa"/>
            <w:vAlign w:val="center"/>
          </w:tcPr>
          <w:p w:rsidR="00CC3762" w:rsidRDefault="003D78C7" w:rsidP="000314B5">
            <w:pPr>
              <w:pStyle w:val="TableBodyText"/>
            </w:pPr>
            <w:r w:rsidRPr="003D78C7">
              <w:t>Goods and Services Retail Installment Contract with Late Fee (LA) RSSIGSLFLZLA Revision 3/20/2014</w:t>
            </w:r>
          </w:p>
        </w:tc>
        <w:tc>
          <w:tcPr>
            <w:tcW w:w="6390" w:type="dxa"/>
            <w:vAlign w:val="bottom"/>
          </w:tcPr>
          <w:p w:rsidR="00CC3762" w:rsidRPr="004633A9" w:rsidRDefault="00CC3762" w:rsidP="000314B5">
            <w:pPr>
              <w:pStyle w:val="TableBodyText"/>
            </w:pPr>
            <w:r w:rsidRPr="004633A9">
              <w:t>Goods and Services Retail Installment Contract with Late Fee (LA) RSSIGSLFLZ-LA Revision 9/29/2015</w:t>
            </w:r>
          </w:p>
        </w:tc>
      </w:tr>
      <w:tr w:rsidR="00CC3762" w:rsidTr="000314B5">
        <w:trPr>
          <w:trHeight w:val="288"/>
        </w:trPr>
        <w:tc>
          <w:tcPr>
            <w:tcW w:w="805" w:type="dxa"/>
            <w:vAlign w:val="center"/>
          </w:tcPr>
          <w:p w:rsidR="00CC3762" w:rsidRDefault="00CC3762" w:rsidP="000314B5">
            <w:pPr>
              <w:pStyle w:val="TableBodyText"/>
            </w:pPr>
            <w:r>
              <w:t>MA</w:t>
            </w:r>
          </w:p>
        </w:tc>
        <w:tc>
          <w:tcPr>
            <w:tcW w:w="6030" w:type="dxa"/>
            <w:vAlign w:val="center"/>
          </w:tcPr>
          <w:p w:rsidR="00CC3762" w:rsidRDefault="003D78C7" w:rsidP="000314B5">
            <w:pPr>
              <w:pStyle w:val="TableBodyText"/>
            </w:pPr>
            <w:r>
              <w:rPr>
                <w:color w:val="000000"/>
              </w:rPr>
              <w:t>Goods and Services Retail Installment Contract with Late Fee (MA) RSSIGSLFLZMA Revision 3/20/2014</w:t>
            </w:r>
          </w:p>
        </w:tc>
        <w:tc>
          <w:tcPr>
            <w:tcW w:w="6390" w:type="dxa"/>
            <w:vAlign w:val="bottom"/>
          </w:tcPr>
          <w:p w:rsidR="00CC3762" w:rsidRPr="004633A9" w:rsidRDefault="00CC3762" w:rsidP="000314B5">
            <w:pPr>
              <w:pStyle w:val="TableBodyText"/>
            </w:pPr>
            <w:r w:rsidRPr="004633A9">
              <w:t>Goods and Services Retail Installment Contract with Late Fee (MA) RSSIGSLFLZ-MA Revision 9/29/2015</w:t>
            </w:r>
          </w:p>
        </w:tc>
      </w:tr>
      <w:tr w:rsidR="00CC3762" w:rsidTr="000314B5">
        <w:trPr>
          <w:trHeight w:val="288"/>
        </w:trPr>
        <w:tc>
          <w:tcPr>
            <w:tcW w:w="805" w:type="dxa"/>
            <w:vAlign w:val="center"/>
          </w:tcPr>
          <w:p w:rsidR="00CC3762" w:rsidRDefault="00CC3762" w:rsidP="000314B5">
            <w:pPr>
              <w:pStyle w:val="TableBodyText"/>
            </w:pPr>
            <w:r>
              <w:t>MD</w:t>
            </w:r>
          </w:p>
        </w:tc>
        <w:tc>
          <w:tcPr>
            <w:tcW w:w="6030" w:type="dxa"/>
            <w:vAlign w:val="center"/>
          </w:tcPr>
          <w:p w:rsidR="00CC3762" w:rsidRDefault="00071171" w:rsidP="000314B5">
            <w:pPr>
              <w:pStyle w:val="TableBodyText"/>
            </w:pPr>
            <w:r>
              <w:rPr>
                <w:color w:val="000000"/>
              </w:rPr>
              <w:t>Goods and Services Retail Installment Contract with Late Fee (MD) RSSIGSLFLZMD Revision 3/20/2014</w:t>
            </w:r>
          </w:p>
        </w:tc>
        <w:tc>
          <w:tcPr>
            <w:tcW w:w="6390" w:type="dxa"/>
            <w:vAlign w:val="bottom"/>
          </w:tcPr>
          <w:p w:rsidR="00CC3762" w:rsidRPr="004633A9" w:rsidRDefault="00CC3762" w:rsidP="000314B5">
            <w:pPr>
              <w:pStyle w:val="TableBodyText"/>
            </w:pPr>
            <w:r w:rsidRPr="004633A9">
              <w:t>Goods and Services Retail Installment Contract with Late Fee (MD) RSSIGSLFLZ-MD Revision 9/29/2015</w:t>
            </w:r>
          </w:p>
        </w:tc>
      </w:tr>
      <w:tr w:rsidR="00CC3762" w:rsidTr="000314B5">
        <w:trPr>
          <w:trHeight w:val="288"/>
        </w:trPr>
        <w:tc>
          <w:tcPr>
            <w:tcW w:w="805" w:type="dxa"/>
            <w:vAlign w:val="center"/>
          </w:tcPr>
          <w:p w:rsidR="00CC3762" w:rsidRDefault="00CC3762" w:rsidP="000314B5">
            <w:pPr>
              <w:pStyle w:val="TableBodyText"/>
            </w:pPr>
            <w:r>
              <w:lastRenderedPageBreak/>
              <w:t>ME</w:t>
            </w:r>
          </w:p>
        </w:tc>
        <w:tc>
          <w:tcPr>
            <w:tcW w:w="6030" w:type="dxa"/>
            <w:vAlign w:val="center"/>
          </w:tcPr>
          <w:p w:rsidR="00CC3762" w:rsidRDefault="00071171" w:rsidP="000314B5">
            <w:pPr>
              <w:pStyle w:val="TableBodyText"/>
            </w:pPr>
            <w:r w:rsidRPr="00071171">
              <w:t>Goods and Services Retail Installment Contract with Late Fee (ME) RSSIGSLFLZME Revision 3/20/2014</w:t>
            </w:r>
          </w:p>
        </w:tc>
        <w:tc>
          <w:tcPr>
            <w:tcW w:w="6390" w:type="dxa"/>
            <w:vAlign w:val="bottom"/>
          </w:tcPr>
          <w:p w:rsidR="00CC3762" w:rsidRPr="004633A9" w:rsidRDefault="00CC3762" w:rsidP="000314B5">
            <w:pPr>
              <w:pStyle w:val="TableBodyText"/>
            </w:pPr>
            <w:r w:rsidRPr="004633A9">
              <w:t>Goods and Services Retail Installment Contract with Late Fee (ME) RSSIGSLFLZ-ME Revision 9/29/2015</w:t>
            </w:r>
          </w:p>
        </w:tc>
      </w:tr>
      <w:tr w:rsidR="00CC3762" w:rsidTr="000314B5">
        <w:trPr>
          <w:trHeight w:val="288"/>
        </w:trPr>
        <w:tc>
          <w:tcPr>
            <w:tcW w:w="805" w:type="dxa"/>
            <w:vAlign w:val="center"/>
          </w:tcPr>
          <w:p w:rsidR="00CC3762" w:rsidRDefault="00CC3762" w:rsidP="000314B5">
            <w:pPr>
              <w:pStyle w:val="TableBodyText"/>
            </w:pPr>
            <w:r>
              <w:t>MI</w:t>
            </w:r>
          </w:p>
        </w:tc>
        <w:tc>
          <w:tcPr>
            <w:tcW w:w="6030" w:type="dxa"/>
            <w:vAlign w:val="center"/>
          </w:tcPr>
          <w:p w:rsidR="00CC3762" w:rsidRDefault="00071171" w:rsidP="000314B5">
            <w:pPr>
              <w:pStyle w:val="TableBodyText"/>
            </w:pPr>
            <w:r w:rsidRPr="00071171">
              <w:t>Goods and Services Retail Installment Contract with Late Fee (MI) RSSIGSLFLZMI Revision 3/20/2014</w:t>
            </w:r>
          </w:p>
        </w:tc>
        <w:tc>
          <w:tcPr>
            <w:tcW w:w="6390" w:type="dxa"/>
            <w:vAlign w:val="bottom"/>
          </w:tcPr>
          <w:p w:rsidR="00CC3762" w:rsidRPr="004633A9" w:rsidRDefault="00CC3762" w:rsidP="000314B5">
            <w:pPr>
              <w:pStyle w:val="TableBodyText"/>
            </w:pPr>
            <w:r w:rsidRPr="004633A9">
              <w:t>Goods and Services Retail Installment Contract with Late Fee (MI) RSSIGSLFLZ-MI Revision 9/29/2015</w:t>
            </w:r>
          </w:p>
        </w:tc>
      </w:tr>
      <w:tr w:rsidR="00CC3762" w:rsidTr="000314B5">
        <w:trPr>
          <w:trHeight w:val="288"/>
        </w:trPr>
        <w:tc>
          <w:tcPr>
            <w:tcW w:w="805" w:type="dxa"/>
            <w:vAlign w:val="center"/>
          </w:tcPr>
          <w:p w:rsidR="00CC3762" w:rsidRDefault="00CC3762" w:rsidP="000314B5">
            <w:pPr>
              <w:pStyle w:val="TableBodyText"/>
            </w:pPr>
            <w:r>
              <w:t>MN</w:t>
            </w:r>
          </w:p>
        </w:tc>
        <w:tc>
          <w:tcPr>
            <w:tcW w:w="6030" w:type="dxa"/>
            <w:vAlign w:val="center"/>
          </w:tcPr>
          <w:p w:rsidR="00CC3762" w:rsidRDefault="00071171" w:rsidP="000314B5">
            <w:pPr>
              <w:pStyle w:val="TableBodyText"/>
            </w:pPr>
            <w:r>
              <w:rPr>
                <w:color w:val="000000"/>
              </w:rPr>
              <w:t>Goods and Services Retail Installment Contract with Late Fee (MN) RSSIGSLFLZMN Revision 3/20/2014</w:t>
            </w:r>
          </w:p>
        </w:tc>
        <w:tc>
          <w:tcPr>
            <w:tcW w:w="6390" w:type="dxa"/>
            <w:vAlign w:val="bottom"/>
          </w:tcPr>
          <w:p w:rsidR="00CC3762" w:rsidRPr="004633A9" w:rsidRDefault="00CC3762" w:rsidP="000314B5">
            <w:pPr>
              <w:pStyle w:val="TableBodyText"/>
            </w:pPr>
            <w:r w:rsidRPr="004633A9">
              <w:t>Goods and Services Retail Installment Contract with Late Fee (MN) RSSIGSLFLZ-MN Revision 9/29/2015</w:t>
            </w:r>
          </w:p>
        </w:tc>
      </w:tr>
      <w:tr w:rsidR="00CC3762" w:rsidTr="000314B5">
        <w:trPr>
          <w:trHeight w:val="288"/>
        </w:trPr>
        <w:tc>
          <w:tcPr>
            <w:tcW w:w="805" w:type="dxa"/>
            <w:vAlign w:val="center"/>
          </w:tcPr>
          <w:p w:rsidR="00CC3762" w:rsidRDefault="00CC3762" w:rsidP="000314B5">
            <w:pPr>
              <w:pStyle w:val="TableBodyText"/>
            </w:pPr>
            <w:r>
              <w:t>MO</w:t>
            </w:r>
          </w:p>
        </w:tc>
        <w:tc>
          <w:tcPr>
            <w:tcW w:w="6030" w:type="dxa"/>
            <w:vAlign w:val="center"/>
          </w:tcPr>
          <w:p w:rsidR="00CC3762" w:rsidRDefault="00C1745A" w:rsidP="000314B5">
            <w:pPr>
              <w:pStyle w:val="TableBodyText"/>
            </w:pPr>
            <w:r>
              <w:rPr>
                <w:color w:val="000000"/>
              </w:rPr>
              <w:t>Goods and Services Retail Installment Contract with Late Fee (MO) RSSIGSLFLZMO Revision 3/20/2014</w:t>
            </w:r>
          </w:p>
        </w:tc>
        <w:tc>
          <w:tcPr>
            <w:tcW w:w="6390" w:type="dxa"/>
            <w:vAlign w:val="bottom"/>
          </w:tcPr>
          <w:p w:rsidR="00CC3762" w:rsidRPr="004633A9" w:rsidRDefault="00CC3762" w:rsidP="000314B5">
            <w:pPr>
              <w:pStyle w:val="TableBodyText"/>
            </w:pPr>
            <w:r w:rsidRPr="004633A9">
              <w:t>Goods and Services Retail Installment Contract with Late Fee (MO) RSSIGSLFLZ-MO Revision 9/29/2015</w:t>
            </w:r>
          </w:p>
        </w:tc>
      </w:tr>
      <w:tr w:rsidR="00CC3762" w:rsidTr="000314B5">
        <w:trPr>
          <w:trHeight w:val="288"/>
        </w:trPr>
        <w:tc>
          <w:tcPr>
            <w:tcW w:w="805" w:type="dxa"/>
            <w:vAlign w:val="center"/>
          </w:tcPr>
          <w:p w:rsidR="00CC3762" w:rsidRDefault="00CC3762" w:rsidP="000314B5">
            <w:pPr>
              <w:pStyle w:val="TableBodyText"/>
            </w:pPr>
            <w:r>
              <w:t>MS</w:t>
            </w:r>
          </w:p>
        </w:tc>
        <w:tc>
          <w:tcPr>
            <w:tcW w:w="6030" w:type="dxa"/>
            <w:vAlign w:val="center"/>
          </w:tcPr>
          <w:p w:rsidR="00CC3762" w:rsidRDefault="00C1745A" w:rsidP="00C1745A">
            <w:pPr>
              <w:pStyle w:val="TableBodyText"/>
            </w:pPr>
            <w:r w:rsidRPr="00C1745A">
              <w:t>Goods and Services Retail Installment Contract with Late Fee (MS) RSSIGSLFLZMS Revision 3/20/2014</w:t>
            </w:r>
          </w:p>
        </w:tc>
        <w:tc>
          <w:tcPr>
            <w:tcW w:w="6390" w:type="dxa"/>
            <w:vAlign w:val="bottom"/>
          </w:tcPr>
          <w:p w:rsidR="00CC3762" w:rsidRPr="004633A9" w:rsidRDefault="00CC3762" w:rsidP="000314B5">
            <w:pPr>
              <w:pStyle w:val="TableBodyText"/>
            </w:pPr>
            <w:r w:rsidRPr="004633A9">
              <w:t>Goods and Services Retail Installment Contract with Late Fee (MS) RSSIGSLFLZ-MS Revision 9/29/2015</w:t>
            </w:r>
          </w:p>
        </w:tc>
      </w:tr>
      <w:tr w:rsidR="00CC3762" w:rsidTr="000314B5">
        <w:trPr>
          <w:trHeight w:val="288"/>
        </w:trPr>
        <w:tc>
          <w:tcPr>
            <w:tcW w:w="805" w:type="dxa"/>
            <w:vAlign w:val="center"/>
          </w:tcPr>
          <w:p w:rsidR="00CC3762" w:rsidRDefault="00CC3762" w:rsidP="000314B5">
            <w:pPr>
              <w:pStyle w:val="TableBodyText"/>
            </w:pPr>
            <w:r>
              <w:t>MT</w:t>
            </w:r>
          </w:p>
        </w:tc>
        <w:tc>
          <w:tcPr>
            <w:tcW w:w="6030" w:type="dxa"/>
            <w:vAlign w:val="center"/>
          </w:tcPr>
          <w:p w:rsidR="00CC3762" w:rsidRDefault="00C1745A" w:rsidP="000314B5">
            <w:pPr>
              <w:pStyle w:val="TableBodyText"/>
            </w:pPr>
            <w:r w:rsidRPr="00C1745A">
              <w:t>Goods and Services Retail Installment Contract with Late Fee (MT) RSSIGSLFLZMT Revision 3/20/2014</w:t>
            </w:r>
          </w:p>
        </w:tc>
        <w:tc>
          <w:tcPr>
            <w:tcW w:w="6390" w:type="dxa"/>
            <w:vAlign w:val="bottom"/>
          </w:tcPr>
          <w:p w:rsidR="00CC3762" w:rsidRPr="004633A9" w:rsidRDefault="00CC3762" w:rsidP="000314B5">
            <w:pPr>
              <w:pStyle w:val="TableBodyText"/>
            </w:pPr>
            <w:r w:rsidRPr="004633A9">
              <w:t>Goods and Services Retail Installment Contract with Late Fee (MT) RSSIGSLFLZ-MT Revision 9/29/2015</w:t>
            </w:r>
          </w:p>
        </w:tc>
      </w:tr>
      <w:tr w:rsidR="00CC3762" w:rsidTr="000314B5">
        <w:trPr>
          <w:trHeight w:val="288"/>
        </w:trPr>
        <w:tc>
          <w:tcPr>
            <w:tcW w:w="805" w:type="dxa"/>
            <w:vAlign w:val="center"/>
          </w:tcPr>
          <w:p w:rsidR="00CC3762" w:rsidRDefault="00CC3762" w:rsidP="000314B5">
            <w:pPr>
              <w:pStyle w:val="TableBodyText"/>
            </w:pPr>
            <w:r>
              <w:t>NC</w:t>
            </w:r>
          </w:p>
        </w:tc>
        <w:tc>
          <w:tcPr>
            <w:tcW w:w="6030" w:type="dxa"/>
            <w:vAlign w:val="center"/>
          </w:tcPr>
          <w:p w:rsidR="00CC3762" w:rsidRDefault="00F03DA3" w:rsidP="000314B5">
            <w:pPr>
              <w:pStyle w:val="TableBodyText"/>
            </w:pPr>
            <w:r>
              <w:rPr>
                <w:color w:val="000000"/>
              </w:rPr>
              <w:t>Goods and Services Retail Installment Contract with Late Fee (NC) RSSIGSLFLZNC Revision 3/20/2014</w:t>
            </w:r>
          </w:p>
        </w:tc>
        <w:tc>
          <w:tcPr>
            <w:tcW w:w="6390" w:type="dxa"/>
            <w:vAlign w:val="bottom"/>
          </w:tcPr>
          <w:p w:rsidR="00CC3762" w:rsidRPr="004633A9" w:rsidRDefault="00CC3762" w:rsidP="000314B5">
            <w:pPr>
              <w:pStyle w:val="TableBodyText"/>
            </w:pPr>
            <w:r w:rsidRPr="004633A9">
              <w:t>Goods and Services Retail Installment Contract with Late Fee (NC) RSSIGSLFLZ-NC Revision 9/29/2015</w:t>
            </w:r>
          </w:p>
        </w:tc>
      </w:tr>
      <w:tr w:rsidR="00CC3762" w:rsidTr="000314B5">
        <w:trPr>
          <w:trHeight w:val="288"/>
        </w:trPr>
        <w:tc>
          <w:tcPr>
            <w:tcW w:w="805" w:type="dxa"/>
            <w:vAlign w:val="center"/>
          </w:tcPr>
          <w:p w:rsidR="00CC3762" w:rsidRDefault="00CC3762" w:rsidP="000314B5">
            <w:pPr>
              <w:pStyle w:val="TableBodyText"/>
            </w:pPr>
            <w:r>
              <w:t>ND</w:t>
            </w:r>
          </w:p>
        </w:tc>
        <w:tc>
          <w:tcPr>
            <w:tcW w:w="6030" w:type="dxa"/>
            <w:vAlign w:val="center"/>
          </w:tcPr>
          <w:p w:rsidR="00CC3762" w:rsidRDefault="00F03DA3" w:rsidP="000314B5">
            <w:pPr>
              <w:pStyle w:val="TableBodyText"/>
            </w:pPr>
            <w:r>
              <w:rPr>
                <w:color w:val="000000"/>
              </w:rPr>
              <w:t>Goods and Services Retail Installment Contract with Late Fee (ND) RSSIGSLFLZND Revision 3/20/2014</w:t>
            </w:r>
          </w:p>
        </w:tc>
        <w:tc>
          <w:tcPr>
            <w:tcW w:w="6390" w:type="dxa"/>
            <w:vAlign w:val="bottom"/>
          </w:tcPr>
          <w:p w:rsidR="00CC3762" w:rsidRPr="004633A9" w:rsidRDefault="00CC3762" w:rsidP="000314B5">
            <w:pPr>
              <w:pStyle w:val="TableBodyText"/>
            </w:pPr>
            <w:r w:rsidRPr="004633A9">
              <w:t>Goods and Services Retail Installment Contract with Late Fee (ND) RSSIGSLFLZ-ND Revision 9/29/2015</w:t>
            </w:r>
          </w:p>
        </w:tc>
      </w:tr>
      <w:tr w:rsidR="00CC3762" w:rsidTr="000314B5">
        <w:trPr>
          <w:trHeight w:val="288"/>
        </w:trPr>
        <w:tc>
          <w:tcPr>
            <w:tcW w:w="805" w:type="dxa"/>
            <w:vAlign w:val="center"/>
          </w:tcPr>
          <w:p w:rsidR="00CC3762" w:rsidRDefault="00CC3762" w:rsidP="000314B5">
            <w:pPr>
              <w:pStyle w:val="TableBodyText"/>
            </w:pPr>
            <w:r>
              <w:t>NE</w:t>
            </w:r>
          </w:p>
        </w:tc>
        <w:tc>
          <w:tcPr>
            <w:tcW w:w="6030" w:type="dxa"/>
            <w:vAlign w:val="center"/>
          </w:tcPr>
          <w:p w:rsidR="00CC3762" w:rsidRDefault="00F03DA3" w:rsidP="000314B5">
            <w:pPr>
              <w:pStyle w:val="TableBodyText"/>
            </w:pPr>
            <w:r>
              <w:rPr>
                <w:color w:val="000000"/>
              </w:rPr>
              <w:t>Goods and Services Retail Installment Contract with Late Fee (NE) RSSIGSLFLZNE Revision 3/20/2014</w:t>
            </w:r>
          </w:p>
        </w:tc>
        <w:tc>
          <w:tcPr>
            <w:tcW w:w="6390" w:type="dxa"/>
            <w:vAlign w:val="bottom"/>
          </w:tcPr>
          <w:p w:rsidR="00CC3762" w:rsidRPr="004633A9" w:rsidRDefault="00CC3762" w:rsidP="000314B5">
            <w:pPr>
              <w:pStyle w:val="TableBodyText"/>
            </w:pPr>
            <w:r w:rsidRPr="004633A9">
              <w:t>Goods and Services Retail Installment Contract with Late Fee (NE) RSSIGSLFLZ-NE Revision 9/29/2015</w:t>
            </w:r>
          </w:p>
        </w:tc>
      </w:tr>
      <w:tr w:rsidR="00CC3762" w:rsidTr="000314B5">
        <w:trPr>
          <w:trHeight w:val="288"/>
        </w:trPr>
        <w:tc>
          <w:tcPr>
            <w:tcW w:w="805" w:type="dxa"/>
            <w:vAlign w:val="center"/>
          </w:tcPr>
          <w:p w:rsidR="00CC3762" w:rsidRDefault="00CC3762" w:rsidP="000314B5">
            <w:pPr>
              <w:pStyle w:val="TableBodyText"/>
            </w:pPr>
            <w:r>
              <w:t>NH</w:t>
            </w:r>
          </w:p>
        </w:tc>
        <w:tc>
          <w:tcPr>
            <w:tcW w:w="6030" w:type="dxa"/>
            <w:vAlign w:val="center"/>
          </w:tcPr>
          <w:p w:rsidR="00CC3762" w:rsidRDefault="00F03DA3" w:rsidP="000314B5">
            <w:pPr>
              <w:pStyle w:val="TableBodyText"/>
            </w:pPr>
            <w:r>
              <w:rPr>
                <w:color w:val="000000"/>
              </w:rPr>
              <w:t>Goods and Services Retail Installment Contract with Late Fee (NH) RSSIGSLFLZNH Revision 3/20/2014</w:t>
            </w:r>
          </w:p>
        </w:tc>
        <w:tc>
          <w:tcPr>
            <w:tcW w:w="6390" w:type="dxa"/>
            <w:vAlign w:val="bottom"/>
          </w:tcPr>
          <w:p w:rsidR="00CC3762" w:rsidRPr="004633A9" w:rsidRDefault="00CC3762" w:rsidP="000314B5">
            <w:pPr>
              <w:pStyle w:val="TableBodyText"/>
            </w:pPr>
            <w:r w:rsidRPr="004633A9">
              <w:t>Goods and Services Retail Installment Contract with Late Fee (NH) RSSIGSLFLZ-NH Revision 9/29/2015</w:t>
            </w:r>
          </w:p>
        </w:tc>
      </w:tr>
      <w:tr w:rsidR="00CC3762" w:rsidTr="000314B5">
        <w:trPr>
          <w:trHeight w:val="288"/>
        </w:trPr>
        <w:tc>
          <w:tcPr>
            <w:tcW w:w="805" w:type="dxa"/>
            <w:vAlign w:val="center"/>
          </w:tcPr>
          <w:p w:rsidR="00CC3762" w:rsidRDefault="00CC3762" w:rsidP="000314B5">
            <w:pPr>
              <w:pStyle w:val="TableBodyText"/>
            </w:pPr>
            <w:r>
              <w:lastRenderedPageBreak/>
              <w:t>NJ</w:t>
            </w:r>
          </w:p>
        </w:tc>
        <w:tc>
          <w:tcPr>
            <w:tcW w:w="6030" w:type="dxa"/>
            <w:vAlign w:val="center"/>
          </w:tcPr>
          <w:p w:rsidR="00CC3762" w:rsidRDefault="001F4AFD" w:rsidP="000314B5">
            <w:pPr>
              <w:pStyle w:val="TableBodyText"/>
            </w:pPr>
            <w:r>
              <w:rPr>
                <w:color w:val="000000"/>
              </w:rPr>
              <w:t>Goods and Services Retail Installment Contract with Late Fee (NJ) RSSIGSLFLZNJ Revision 3/20/2014</w:t>
            </w:r>
          </w:p>
        </w:tc>
        <w:tc>
          <w:tcPr>
            <w:tcW w:w="6390" w:type="dxa"/>
            <w:vAlign w:val="bottom"/>
          </w:tcPr>
          <w:p w:rsidR="00CC3762" w:rsidRPr="004633A9" w:rsidRDefault="00CC3762" w:rsidP="000314B5">
            <w:pPr>
              <w:pStyle w:val="TableBodyText"/>
            </w:pPr>
            <w:r w:rsidRPr="004633A9">
              <w:t>Goods and Services Retail Installment Contract with Late Fee (NJ) RSSIGSLFLZ-NJ Revision 9/29/2015</w:t>
            </w:r>
          </w:p>
        </w:tc>
      </w:tr>
      <w:tr w:rsidR="00CC3762" w:rsidTr="000314B5">
        <w:trPr>
          <w:trHeight w:val="288"/>
        </w:trPr>
        <w:tc>
          <w:tcPr>
            <w:tcW w:w="805" w:type="dxa"/>
            <w:vAlign w:val="center"/>
          </w:tcPr>
          <w:p w:rsidR="00CC3762" w:rsidRDefault="00CC3762" w:rsidP="000314B5">
            <w:pPr>
              <w:pStyle w:val="TableBodyText"/>
            </w:pPr>
            <w:r>
              <w:t>NM</w:t>
            </w:r>
          </w:p>
        </w:tc>
        <w:tc>
          <w:tcPr>
            <w:tcW w:w="6030" w:type="dxa"/>
            <w:vAlign w:val="center"/>
          </w:tcPr>
          <w:p w:rsidR="00CC3762" w:rsidRDefault="001F4AFD" w:rsidP="000314B5">
            <w:pPr>
              <w:pStyle w:val="TableBodyText"/>
            </w:pPr>
            <w:r>
              <w:rPr>
                <w:color w:val="000000"/>
              </w:rPr>
              <w:t>Goods and Services Retail Installment Contract with Late Fee (NM) RSSIGSLFLZNM Revision 3/20/2014</w:t>
            </w:r>
          </w:p>
        </w:tc>
        <w:tc>
          <w:tcPr>
            <w:tcW w:w="6390" w:type="dxa"/>
            <w:vAlign w:val="bottom"/>
          </w:tcPr>
          <w:p w:rsidR="00CC3762" w:rsidRPr="004633A9" w:rsidRDefault="00CC3762" w:rsidP="000314B5">
            <w:pPr>
              <w:pStyle w:val="TableBodyText"/>
            </w:pPr>
            <w:r w:rsidRPr="004633A9">
              <w:t>Goods and Services Retail Installment Contract with Late Fee (NM) RSSIGSLFLZ-NM Revision 9/29/2015</w:t>
            </w:r>
          </w:p>
        </w:tc>
      </w:tr>
      <w:tr w:rsidR="00CC3762" w:rsidRPr="001F4AFD" w:rsidTr="000314B5">
        <w:trPr>
          <w:trHeight w:val="288"/>
        </w:trPr>
        <w:tc>
          <w:tcPr>
            <w:tcW w:w="805" w:type="dxa"/>
            <w:vAlign w:val="center"/>
          </w:tcPr>
          <w:p w:rsidR="00CC3762" w:rsidRDefault="00CC3762" w:rsidP="000314B5">
            <w:pPr>
              <w:pStyle w:val="TableBodyText"/>
            </w:pPr>
            <w:r>
              <w:t>NV</w:t>
            </w:r>
          </w:p>
        </w:tc>
        <w:tc>
          <w:tcPr>
            <w:tcW w:w="6030" w:type="dxa"/>
            <w:vAlign w:val="center"/>
          </w:tcPr>
          <w:p w:rsidR="00CC3762" w:rsidRDefault="001F4AFD" w:rsidP="000314B5">
            <w:pPr>
              <w:pStyle w:val="TableBodyText"/>
            </w:pPr>
            <w:r>
              <w:rPr>
                <w:color w:val="000000"/>
              </w:rPr>
              <w:t>Goods and Services Retail Installment Contract with Late Fee (NV) RSSIGSLFLZNV Revision 3/20/2014</w:t>
            </w:r>
          </w:p>
        </w:tc>
        <w:tc>
          <w:tcPr>
            <w:tcW w:w="6390" w:type="dxa"/>
          </w:tcPr>
          <w:p w:rsidR="00CC3762" w:rsidRPr="001F4AFD" w:rsidRDefault="00CC3762" w:rsidP="001F4AFD">
            <w:pPr>
              <w:pStyle w:val="TableBodyText"/>
            </w:pPr>
            <w:r w:rsidRPr="001F4AFD">
              <w:t>Goods and Services Retail Installment Contract with Late Fee (NV) RSSIGSLFLZ-NV Revision 9/29/2015</w:t>
            </w:r>
          </w:p>
        </w:tc>
      </w:tr>
      <w:tr w:rsidR="00CC3762" w:rsidTr="000314B5">
        <w:trPr>
          <w:trHeight w:val="288"/>
        </w:trPr>
        <w:tc>
          <w:tcPr>
            <w:tcW w:w="805" w:type="dxa"/>
            <w:vAlign w:val="center"/>
          </w:tcPr>
          <w:p w:rsidR="00CC3762" w:rsidRDefault="00CC3762" w:rsidP="000314B5">
            <w:pPr>
              <w:pStyle w:val="TableBodyText"/>
            </w:pPr>
            <w:r>
              <w:t>NY</w:t>
            </w:r>
          </w:p>
        </w:tc>
        <w:tc>
          <w:tcPr>
            <w:tcW w:w="6030" w:type="dxa"/>
            <w:vAlign w:val="center"/>
          </w:tcPr>
          <w:p w:rsidR="00CC3762" w:rsidRDefault="00AD626D" w:rsidP="000314B5">
            <w:pPr>
              <w:pStyle w:val="TableBodyText"/>
            </w:pPr>
            <w:r>
              <w:rPr>
                <w:color w:val="000000"/>
              </w:rPr>
              <w:t>Goods and Services Retail Installment Contract with Late Fee (NY) RSSIGSLFLZNY Revision 3/20/2014</w:t>
            </w:r>
          </w:p>
        </w:tc>
        <w:tc>
          <w:tcPr>
            <w:tcW w:w="6390" w:type="dxa"/>
            <w:vAlign w:val="bottom"/>
          </w:tcPr>
          <w:p w:rsidR="00CC3762" w:rsidRPr="009B6BFC" w:rsidRDefault="00CC3762" w:rsidP="000314B5">
            <w:pPr>
              <w:pStyle w:val="TableBodyText"/>
            </w:pPr>
            <w:r w:rsidRPr="009B6BFC">
              <w:t>Goods and Services Retail Installment Contract with Late Fee (NY) RSSIGSLFLZ-NY Revision 9/29/2015</w:t>
            </w:r>
          </w:p>
        </w:tc>
      </w:tr>
      <w:tr w:rsidR="00CC3762" w:rsidTr="000314B5">
        <w:trPr>
          <w:trHeight w:val="288"/>
        </w:trPr>
        <w:tc>
          <w:tcPr>
            <w:tcW w:w="805" w:type="dxa"/>
            <w:vAlign w:val="center"/>
          </w:tcPr>
          <w:p w:rsidR="00CC3762" w:rsidRDefault="00CC3762" w:rsidP="000314B5">
            <w:pPr>
              <w:pStyle w:val="TableBodyText"/>
            </w:pPr>
            <w:r>
              <w:t>OH</w:t>
            </w:r>
          </w:p>
        </w:tc>
        <w:tc>
          <w:tcPr>
            <w:tcW w:w="6030" w:type="dxa"/>
            <w:vAlign w:val="center"/>
          </w:tcPr>
          <w:p w:rsidR="00CC3762" w:rsidRDefault="00AD626D" w:rsidP="000314B5">
            <w:pPr>
              <w:pStyle w:val="TableBodyText"/>
            </w:pPr>
            <w:r w:rsidRPr="00AD626D">
              <w:t>Goods and Services Retail Installment Contract with Late Fee (OH) RSSIGSLFLZOH Revision 3/20/2014</w:t>
            </w:r>
          </w:p>
        </w:tc>
        <w:tc>
          <w:tcPr>
            <w:tcW w:w="6390" w:type="dxa"/>
            <w:vAlign w:val="bottom"/>
          </w:tcPr>
          <w:p w:rsidR="00CC3762" w:rsidRPr="009B6BFC" w:rsidRDefault="00CC3762" w:rsidP="000314B5">
            <w:pPr>
              <w:pStyle w:val="TableBodyText"/>
            </w:pPr>
            <w:r w:rsidRPr="009B6BFC">
              <w:t>Goods and Services Retail Installment Contract with Late Fee (OH) RSSIGSLFLZ-OH Revision 9/29/2015</w:t>
            </w:r>
          </w:p>
        </w:tc>
      </w:tr>
      <w:tr w:rsidR="00CC3762" w:rsidTr="000314B5">
        <w:trPr>
          <w:trHeight w:val="288"/>
        </w:trPr>
        <w:tc>
          <w:tcPr>
            <w:tcW w:w="805" w:type="dxa"/>
            <w:vAlign w:val="center"/>
          </w:tcPr>
          <w:p w:rsidR="00CC3762" w:rsidRDefault="00CC3762" w:rsidP="000314B5">
            <w:pPr>
              <w:pStyle w:val="TableBodyText"/>
            </w:pPr>
            <w:r>
              <w:t>OK</w:t>
            </w:r>
          </w:p>
        </w:tc>
        <w:tc>
          <w:tcPr>
            <w:tcW w:w="6030" w:type="dxa"/>
            <w:vAlign w:val="center"/>
          </w:tcPr>
          <w:p w:rsidR="00CC3762" w:rsidRDefault="00AD626D" w:rsidP="000314B5">
            <w:pPr>
              <w:pStyle w:val="TableBodyText"/>
            </w:pPr>
            <w:r w:rsidRPr="00AD626D">
              <w:t>Goods and Services Retail Installment Contract with Late Fee (OK) RSSIGSLFLZ-OK Revision 7/01/2014</w:t>
            </w:r>
          </w:p>
        </w:tc>
        <w:tc>
          <w:tcPr>
            <w:tcW w:w="6390" w:type="dxa"/>
            <w:vAlign w:val="bottom"/>
          </w:tcPr>
          <w:p w:rsidR="00CC3762" w:rsidRPr="009B6BFC" w:rsidRDefault="00CC3762" w:rsidP="000314B5">
            <w:pPr>
              <w:pStyle w:val="TableBodyText"/>
            </w:pPr>
            <w:r w:rsidRPr="009B6BFC">
              <w:t>Goods and Services Retail Installment Contract with Late Fee (OK) RSSIGSLFLZ-OK Revision 9/29/2015</w:t>
            </w:r>
          </w:p>
        </w:tc>
      </w:tr>
      <w:tr w:rsidR="00CC3762" w:rsidTr="000314B5">
        <w:trPr>
          <w:trHeight w:val="288"/>
        </w:trPr>
        <w:tc>
          <w:tcPr>
            <w:tcW w:w="805" w:type="dxa"/>
            <w:vAlign w:val="center"/>
          </w:tcPr>
          <w:p w:rsidR="00CC3762" w:rsidRDefault="00CC3762" w:rsidP="000314B5">
            <w:pPr>
              <w:pStyle w:val="TableBodyText"/>
            </w:pPr>
            <w:r>
              <w:t>OR</w:t>
            </w:r>
          </w:p>
        </w:tc>
        <w:tc>
          <w:tcPr>
            <w:tcW w:w="6030" w:type="dxa"/>
            <w:vAlign w:val="center"/>
          </w:tcPr>
          <w:p w:rsidR="00CC3762" w:rsidRDefault="00AD626D" w:rsidP="000314B5">
            <w:pPr>
              <w:pStyle w:val="TableBodyText"/>
            </w:pPr>
            <w:r>
              <w:rPr>
                <w:color w:val="000000"/>
              </w:rPr>
              <w:t>Goods and Services Retail Installment Contract with Late Fee (OR) RSSIGSLFLZOR Revision 3/20/2014</w:t>
            </w:r>
          </w:p>
        </w:tc>
        <w:tc>
          <w:tcPr>
            <w:tcW w:w="6390" w:type="dxa"/>
            <w:vAlign w:val="bottom"/>
          </w:tcPr>
          <w:p w:rsidR="00CC3762" w:rsidRPr="009B6BFC" w:rsidRDefault="00CC3762" w:rsidP="000314B5">
            <w:pPr>
              <w:pStyle w:val="TableBodyText"/>
            </w:pPr>
            <w:r w:rsidRPr="009B6BFC">
              <w:t>Goods and Services Retail Installment Contract with Late Fee (OR) RSSIGSLFLZ-OR Revision 9/29/2015</w:t>
            </w:r>
          </w:p>
        </w:tc>
      </w:tr>
      <w:tr w:rsidR="00CC3762" w:rsidTr="000314B5">
        <w:trPr>
          <w:trHeight w:val="288"/>
        </w:trPr>
        <w:tc>
          <w:tcPr>
            <w:tcW w:w="805" w:type="dxa"/>
            <w:vAlign w:val="center"/>
          </w:tcPr>
          <w:p w:rsidR="00CC3762" w:rsidRDefault="00CC3762" w:rsidP="000314B5">
            <w:pPr>
              <w:pStyle w:val="TableBodyText"/>
            </w:pPr>
            <w:r>
              <w:t>PA</w:t>
            </w:r>
          </w:p>
        </w:tc>
        <w:tc>
          <w:tcPr>
            <w:tcW w:w="6030" w:type="dxa"/>
            <w:vAlign w:val="center"/>
          </w:tcPr>
          <w:p w:rsidR="00CC3762" w:rsidRDefault="00AD626D" w:rsidP="000314B5">
            <w:pPr>
              <w:pStyle w:val="TableBodyText"/>
            </w:pPr>
            <w:r>
              <w:rPr>
                <w:color w:val="000000"/>
              </w:rPr>
              <w:t>Goods and Services Retail Installment Contract with Late Fee (PA) RSSIGSLFLZPA Revision 12/01/2014</w:t>
            </w:r>
          </w:p>
        </w:tc>
        <w:tc>
          <w:tcPr>
            <w:tcW w:w="6390" w:type="dxa"/>
            <w:vAlign w:val="bottom"/>
          </w:tcPr>
          <w:p w:rsidR="00CC3762" w:rsidRPr="009B6BFC" w:rsidRDefault="00CC3762" w:rsidP="000314B5">
            <w:pPr>
              <w:pStyle w:val="TableBodyText"/>
            </w:pPr>
            <w:r w:rsidRPr="009B6BFC">
              <w:t>Goods and Services Retail Installment Contract with Late Fee (PA) RSSIGSLFLZ-PA Revision 9/29/2015</w:t>
            </w:r>
          </w:p>
        </w:tc>
      </w:tr>
      <w:tr w:rsidR="00042FAB" w:rsidTr="000314B5">
        <w:trPr>
          <w:trHeight w:val="288"/>
        </w:trPr>
        <w:tc>
          <w:tcPr>
            <w:tcW w:w="805" w:type="dxa"/>
            <w:vAlign w:val="center"/>
          </w:tcPr>
          <w:p w:rsidR="00042FAB" w:rsidRDefault="00CD52FC" w:rsidP="000314B5">
            <w:pPr>
              <w:pStyle w:val="TableBodyText"/>
            </w:pPr>
            <w:r>
              <w:t>RI</w:t>
            </w:r>
          </w:p>
        </w:tc>
        <w:tc>
          <w:tcPr>
            <w:tcW w:w="6030" w:type="dxa"/>
            <w:vAlign w:val="center"/>
          </w:tcPr>
          <w:p w:rsidR="00042FAB" w:rsidRDefault="00042FAB" w:rsidP="000314B5">
            <w:pPr>
              <w:pStyle w:val="TableBodyText"/>
              <w:rPr>
                <w:color w:val="000000"/>
              </w:rPr>
            </w:pPr>
            <w:r w:rsidRPr="00AD626D">
              <w:t>Goods and Services Retail Installment Contract with Late Fee (RI) RSSIGSLFLZRI Revision 3/20/2014</w:t>
            </w:r>
          </w:p>
        </w:tc>
        <w:tc>
          <w:tcPr>
            <w:tcW w:w="6390" w:type="dxa"/>
            <w:vAlign w:val="bottom"/>
          </w:tcPr>
          <w:p w:rsidR="00042FAB" w:rsidRPr="009B6BFC" w:rsidRDefault="00042FAB" w:rsidP="000314B5">
            <w:pPr>
              <w:pStyle w:val="TableBodyText"/>
            </w:pPr>
            <w:r w:rsidRPr="00042FAB">
              <w:t>Goods and Services Retail Installment Contract with Late Fee (RI) R</w:t>
            </w:r>
            <w:r>
              <w:t>SSIGSLFLZ-RI Revision 9/29/2015</w:t>
            </w:r>
          </w:p>
        </w:tc>
      </w:tr>
      <w:tr w:rsidR="00042FAB" w:rsidTr="000314B5">
        <w:trPr>
          <w:trHeight w:val="288"/>
        </w:trPr>
        <w:tc>
          <w:tcPr>
            <w:tcW w:w="805" w:type="dxa"/>
            <w:vAlign w:val="center"/>
          </w:tcPr>
          <w:p w:rsidR="00042FAB" w:rsidRDefault="00042FAB" w:rsidP="00042FAB">
            <w:pPr>
              <w:pStyle w:val="TableBodyText"/>
            </w:pPr>
            <w:r>
              <w:t>SC</w:t>
            </w:r>
          </w:p>
        </w:tc>
        <w:tc>
          <w:tcPr>
            <w:tcW w:w="6030" w:type="dxa"/>
            <w:vAlign w:val="center"/>
          </w:tcPr>
          <w:p w:rsidR="00042FAB" w:rsidRDefault="00042FAB" w:rsidP="00042FAB">
            <w:pPr>
              <w:pStyle w:val="TableBodyText"/>
            </w:pPr>
            <w:r>
              <w:rPr>
                <w:color w:val="000000"/>
              </w:rPr>
              <w:t>Goods and Services Retail Installment Contract with Late Fee (SC) RSSIGSLFLZ-SC Revision 7/01/2014</w:t>
            </w:r>
          </w:p>
        </w:tc>
        <w:tc>
          <w:tcPr>
            <w:tcW w:w="6390" w:type="dxa"/>
            <w:vAlign w:val="bottom"/>
          </w:tcPr>
          <w:p w:rsidR="00042FAB" w:rsidRPr="009B6BFC" w:rsidRDefault="00042FAB" w:rsidP="00042FAB">
            <w:pPr>
              <w:pStyle w:val="TableBodyText"/>
            </w:pPr>
            <w:r w:rsidRPr="009B6BFC">
              <w:t>Goods and Services Retail Installment Contract with Late Fee (SC) RSSIGSLFLZ-SC Revision 9/29/2015</w:t>
            </w:r>
          </w:p>
        </w:tc>
      </w:tr>
      <w:tr w:rsidR="00042FAB" w:rsidTr="000314B5">
        <w:trPr>
          <w:trHeight w:val="288"/>
        </w:trPr>
        <w:tc>
          <w:tcPr>
            <w:tcW w:w="805" w:type="dxa"/>
            <w:vAlign w:val="center"/>
          </w:tcPr>
          <w:p w:rsidR="00042FAB" w:rsidRDefault="00042FAB" w:rsidP="00042FAB">
            <w:pPr>
              <w:pStyle w:val="TableBodyText"/>
            </w:pPr>
            <w:r>
              <w:t>SD</w:t>
            </w:r>
          </w:p>
        </w:tc>
        <w:tc>
          <w:tcPr>
            <w:tcW w:w="6030" w:type="dxa"/>
            <w:vAlign w:val="center"/>
          </w:tcPr>
          <w:p w:rsidR="00042FAB" w:rsidRDefault="00042FAB" w:rsidP="00042FAB">
            <w:pPr>
              <w:pStyle w:val="TableBodyText"/>
            </w:pPr>
            <w:r>
              <w:rPr>
                <w:color w:val="000000"/>
              </w:rPr>
              <w:t>Goods and Services Retail Installment Contract with Late Fee (SD) RSSIGSLFLZSD Revision 3/20/2014</w:t>
            </w:r>
          </w:p>
        </w:tc>
        <w:tc>
          <w:tcPr>
            <w:tcW w:w="6390" w:type="dxa"/>
            <w:vAlign w:val="bottom"/>
          </w:tcPr>
          <w:p w:rsidR="00042FAB" w:rsidRPr="009B6BFC" w:rsidRDefault="00042FAB" w:rsidP="00042FAB">
            <w:pPr>
              <w:pStyle w:val="TableBodyText"/>
            </w:pPr>
            <w:r w:rsidRPr="009B6BFC">
              <w:t>Goods and Services Retail Installment Contract with Late Fee (SD) RSSIGSLFLZ-SD Revision 9/29/2015</w:t>
            </w:r>
          </w:p>
        </w:tc>
      </w:tr>
      <w:tr w:rsidR="00042FAB" w:rsidTr="000314B5">
        <w:trPr>
          <w:trHeight w:val="288"/>
        </w:trPr>
        <w:tc>
          <w:tcPr>
            <w:tcW w:w="805" w:type="dxa"/>
            <w:vAlign w:val="center"/>
          </w:tcPr>
          <w:p w:rsidR="00042FAB" w:rsidRDefault="00042FAB" w:rsidP="00042FAB">
            <w:pPr>
              <w:pStyle w:val="TableBodyText"/>
            </w:pPr>
            <w:r>
              <w:lastRenderedPageBreak/>
              <w:t>TN</w:t>
            </w:r>
          </w:p>
        </w:tc>
        <w:tc>
          <w:tcPr>
            <w:tcW w:w="6030" w:type="dxa"/>
            <w:vAlign w:val="center"/>
          </w:tcPr>
          <w:p w:rsidR="00042FAB" w:rsidRDefault="00CD52FC" w:rsidP="00042FAB">
            <w:pPr>
              <w:pStyle w:val="TableBodyText"/>
            </w:pPr>
            <w:r>
              <w:rPr>
                <w:color w:val="000000"/>
              </w:rPr>
              <w:t>Goods and Services Retail Installment Contract with Late Fee (TN) RSSIGSLFLZTN Revision 3/20/2014</w:t>
            </w:r>
          </w:p>
        </w:tc>
        <w:tc>
          <w:tcPr>
            <w:tcW w:w="6390" w:type="dxa"/>
            <w:vAlign w:val="bottom"/>
          </w:tcPr>
          <w:p w:rsidR="00042FAB" w:rsidRPr="009B6BFC" w:rsidRDefault="00042FAB" w:rsidP="00042FAB">
            <w:pPr>
              <w:pStyle w:val="TableBodyText"/>
            </w:pPr>
            <w:r w:rsidRPr="009B6BFC">
              <w:t>Goods and Services Retail Installment Contract with Late Fee (TN) RSSIGSLFLZ-TN Revision 9/29/2015</w:t>
            </w:r>
          </w:p>
        </w:tc>
      </w:tr>
      <w:tr w:rsidR="00042FAB" w:rsidTr="000314B5">
        <w:trPr>
          <w:trHeight w:val="288"/>
        </w:trPr>
        <w:tc>
          <w:tcPr>
            <w:tcW w:w="805" w:type="dxa"/>
            <w:vAlign w:val="center"/>
          </w:tcPr>
          <w:p w:rsidR="00042FAB" w:rsidRDefault="00042FAB" w:rsidP="00042FAB">
            <w:pPr>
              <w:pStyle w:val="TableBodyText"/>
            </w:pPr>
            <w:r>
              <w:t>TX</w:t>
            </w:r>
          </w:p>
        </w:tc>
        <w:tc>
          <w:tcPr>
            <w:tcW w:w="6030" w:type="dxa"/>
            <w:vAlign w:val="center"/>
          </w:tcPr>
          <w:p w:rsidR="00042FAB" w:rsidRDefault="00CD52FC" w:rsidP="00042FAB">
            <w:pPr>
              <w:pStyle w:val="TableBodyText"/>
            </w:pPr>
            <w:r>
              <w:rPr>
                <w:color w:val="000000"/>
              </w:rPr>
              <w:t>Goods and Services Retail Installment Contract with Late Fee (Texas) RSSIGSLFLZ-TX Revision 12/30/2013</w:t>
            </w:r>
          </w:p>
        </w:tc>
        <w:tc>
          <w:tcPr>
            <w:tcW w:w="6390" w:type="dxa"/>
            <w:vAlign w:val="bottom"/>
          </w:tcPr>
          <w:p w:rsidR="00042FAB" w:rsidRPr="009B6BFC" w:rsidRDefault="00042FAB" w:rsidP="00042FAB">
            <w:pPr>
              <w:pStyle w:val="TableBodyText"/>
            </w:pPr>
            <w:r w:rsidRPr="009B6BFC">
              <w:t>Goods and Services Retail Installment Contract with Late Fee (TX) RSSIGSLFLZ-TX Revision 9/29/2015</w:t>
            </w:r>
          </w:p>
        </w:tc>
      </w:tr>
      <w:tr w:rsidR="00042FAB" w:rsidTr="000314B5">
        <w:trPr>
          <w:trHeight w:val="288"/>
        </w:trPr>
        <w:tc>
          <w:tcPr>
            <w:tcW w:w="805" w:type="dxa"/>
            <w:vAlign w:val="center"/>
          </w:tcPr>
          <w:p w:rsidR="00042FAB" w:rsidRDefault="00042FAB" w:rsidP="00042FAB">
            <w:pPr>
              <w:pStyle w:val="TableBodyText"/>
            </w:pPr>
            <w:r>
              <w:t>UT</w:t>
            </w:r>
          </w:p>
        </w:tc>
        <w:tc>
          <w:tcPr>
            <w:tcW w:w="6030" w:type="dxa"/>
            <w:vAlign w:val="center"/>
          </w:tcPr>
          <w:p w:rsidR="00042FAB" w:rsidRDefault="00CD52FC" w:rsidP="00042FAB">
            <w:pPr>
              <w:pStyle w:val="TableBodyText"/>
            </w:pPr>
            <w:r>
              <w:rPr>
                <w:color w:val="000000"/>
              </w:rPr>
              <w:t>Goods and Services Retail Installment Contract with Late Fee (UT) RSSIGSLFLZUT Revision 3/20/2014</w:t>
            </w:r>
          </w:p>
        </w:tc>
        <w:tc>
          <w:tcPr>
            <w:tcW w:w="6390" w:type="dxa"/>
            <w:vAlign w:val="bottom"/>
          </w:tcPr>
          <w:p w:rsidR="00042FAB" w:rsidRPr="009B6BFC" w:rsidRDefault="00042FAB" w:rsidP="00042FAB">
            <w:pPr>
              <w:pStyle w:val="TableBodyText"/>
            </w:pPr>
            <w:r w:rsidRPr="009B6BFC">
              <w:t>Goods and Services Retail Installment Contract with Late Fee (UT) RSSIGSLFLZ-UT Revision 9/29/2015</w:t>
            </w:r>
          </w:p>
        </w:tc>
      </w:tr>
      <w:tr w:rsidR="00042FAB" w:rsidTr="000314B5">
        <w:trPr>
          <w:trHeight w:val="288"/>
        </w:trPr>
        <w:tc>
          <w:tcPr>
            <w:tcW w:w="805" w:type="dxa"/>
            <w:vAlign w:val="center"/>
          </w:tcPr>
          <w:p w:rsidR="00042FAB" w:rsidRDefault="00042FAB" w:rsidP="00042FAB">
            <w:pPr>
              <w:pStyle w:val="TableBodyText"/>
            </w:pPr>
            <w:r>
              <w:t>VA</w:t>
            </w:r>
          </w:p>
        </w:tc>
        <w:tc>
          <w:tcPr>
            <w:tcW w:w="6030" w:type="dxa"/>
            <w:vAlign w:val="center"/>
          </w:tcPr>
          <w:p w:rsidR="00042FAB" w:rsidRDefault="00CD52FC" w:rsidP="00042FAB">
            <w:pPr>
              <w:pStyle w:val="TableBodyText"/>
            </w:pPr>
            <w:r>
              <w:rPr>
                <w:color w:val="000000"/>
              </w:rPr>
              <w:t>Goods and Services Retail Installment Contract with Late Fee (VA) RSSIGSLFLZVA Revision 3/20/2014</w:t>
            </w:r>
          </w:p>
        </w:tc>
        <w:tc>
          <w:tcPr>
            <w:tcW w:w="6390" w:type="dxa"/>
            <w:vAlign w:val="bottom"/>
          </w:tcPr>
          <w:p w:rsidR="00042FAB" w:rsidRPr="009B6BFC" w:rsidRDefault="00042FAB" w:rsidP="00042FAB">
            <w:pPr>
              <w:pStyle w:val="TableBodyText"/>
            </w:pPr>
            <w:r w:rsidRPr="009B6BFC">
              <w:t>Goods and Services Retail Installment Contract with Late Fee (VA) RSSIGSLFLZ-VA Revision 9/29/2015</w:t>
            </w:r>
          </w:p>
        </w:tc>
      </w:tr>
      <w:tr w:rsidR="00042FAB" w:rsidTr="000314B5">
        <w:trPr>
          <w:trHeight w:val="288"/>
        </w:trPr>
        <w:tc>
          <w:tcPr>
            <w:tcW w:w="805" w:type="dxa"/>
            <w:vAlign w:val="center"/>
          </w:tcPr>
          <w:p w:rsidR="00042FAB" w:rsidRDefault="00042FAB" w:rsidP="00042FAB">
            <w:pPr>
              <w:pStyle w:val="TableBodyText"/>
            </w:pPr>
            <w:r>
              <w:t>VT</w:t>
            </w:r>
          </w:p>
        </w:tc>
        <w:tc>
          <w:tcPr>
            <w:tcW w:w="6030" w:type="dxa"/>
            <w:vAlign w:val="center"/>
          </w:tcPr>
          <w:p w:rsidR="00042FAB" w:rsidRDefault="00CD52FC" w:rsidP="00042FAB">
            <w:pPr>
              <w:pStyle w:val="TableBodyText"/>
            </w:pPr>
            <w:r>
              <w:rPr>
                <w:color w:val="000000"/>
              </w:rPr>
              <w:t>Goods and Services Retail Installment Contract with Late Fee (VT) RSSIGSLFLZVT Revision 3/20/2014</w:t>
            </w:r>
          </w:p>
        </w:tc>
        <w:tc>
          <w:tcPr>
            <w:tcW w:w="6390" w:type="dxa"/>
            <w:vAlign w:val="bottom"/>
          </w:tcPr>
          <w:p w:rsidR="00042FAB" w:rsidRPr="009B6BFC" w:rsidRDefault="00042FAB" w:rsidP="00042FAB">
            <w:pPr>
              <w:pStyle w:val="TableBodyText"/>
            </w:pPr>
            <w:r w:rsidRPr="009B6BFC">
              <w:t>Goods and Services Retail Installment Contract with Late Fee (VT) RSSIGSLFLZ-VT Revision 9/29/2015</w:t>
            </w:r>
          </w:p>
        </w:tc>
      </w:tr>
      <w:tr w:rsidR="00042FAB" w:rsidTr="000314B5">
        <w:trPr>
          <w:trHeight w:val="288"/>
        </w:trPr>
        <w:tc>
          <w:tcPr>
            <w:tcW w:w="805" w:type="dxa"/>
            <w:vAlign w:val="center"/>
          </w:tcPr>
          <w:p w:rsidR="00042FAB" w:rsidRDefault="00042FAB" w:rsidP="00042FAB">
            <w:pPr>
              <w:pStyle w:val="TableBodyText"/>
            </w:pPr>
            <w:r>
              <w:t>WA</w:t>
            </w:r>
          </w:p>
        </w:tc>
        <w:tc>
          <w:tcPr>
            <w:tcW w:w="6030" w:type="dxa"/>
            <w:vAlign w:val="center"/>
          </w:tcPr>
          <w:p w:rsidR="00042FAB" w:rsidRDefault="00CD52FC" w:rsidP="00042FAB">
            <w:pPr>
              <w:pStyle w:val="TableBodyText"/>
            </w:pPr>
            <w:r>
              <w:rPr>
                <w:color w:val="000000"/>
              </w:rPr>
              <w:t>Goods and Services Retail Installment Contract with Late Fee (WA) RSSIGSLFLZWA Revision 3/20/2014</w:t>
            </w:r>
          </w:p>
        </w:tc>
        <w:tc>
          <w:tcPr>
            <w:tcW w:w="6390" w:type="dxa"/>
            <w:vAlign w:val="bottom"/>
          </w:tcPr>
          <w:p w:rsidR="00042FAB" w:rsidRPr="009B6BFC" w:rsidRDefault="00042FAB" w:rsidP="00042FAB">
            <w:pPr>
              <w:pStyle w:val="TableBodyText"/>
            </w:pPr>
            <w:r w:rsidRPr="009B6BFC">
              <w:t>Goods and Services Retail Installment Contract with Late Fee (WA) RSSIGSLFLZ-WA Revision 9/29/2015</w:t>
            </w:r>
          </w:p>
        </w:tc>
      </w:tr>
      <w:tr w:rsidR="00042FAB" w:rsidTr="000314B5">
        <w:trPr>
          <w:trHeight w:val="288"/>
        </w:trPr>
        <w:tc>
          <w:tcPr>
            <w:tcW w:w="805" w:type="dxa"/>
            <w:vAlign w:val="center"/>
          </w:tcPr>
          <w:p w:rsidR="00042FAB" w:rsidRDefault="00042FAB" w:rsidP="00042FAB">
            <w:pPr>
              <w:pStyle w:val="TableBodyText"/>
            </w:pPr>
            <w:r>
              <w:t>WI</w:t>
            </w:r>
          </w:p>
        </w:tc>
        <w:tc>
          <w:tcPr>
            <w:tcW w:w="6030" w:type="dxa"/>
            <w:vAlign w:val="center"/>
          </w:tcPr>
          <w:p w:rsidR="00042FAB" w:rsidRDefault="00CD52FC" w:rsidP="00042FAB">
            <w:pPr>
              <w:pStyle w:val="TableBodyText"/>
            </w:pPr>
            <w:r>
              <w:rPr>
                <w:color w:val="000000"/>
              </w:rPr>
              <w:t>Goods and Services Retail Installment Contract with Late Fee (WI) RSSIGSLFLZWI Revision 3/20/2014</w:t>
            </w:r>
          </w:p>
        </w:tc>
        <w:tc>
          <w:tcPr>
            <w:tcW w:w="6390" w:type="dxa"/>
            <w:vAlign w:val="bottom"/>
          </w:tcPr>
          <w:p w:rsidR="00042FAB" w:rsidRPr="009B6BFC" w:rsidRDefault="00042FAB" w:rsidP="00042FAB">
            <w:pPr>
              <w:pStyle w:val="TableBodyText"/>
            </w:pPr>
            <w:r w:rsidRPr="009B6BFC">
              <w:t>Goods and Services Retail Installment Contract with Late Fee (WI) RSSIGSLFLZ-WI Revision 9/29/2015</w:t>
            </w:r>
          </w:p>
        </w:tc>
      </w:tr>
      <w:tr w:rsidR="00042FAB" w:rsidTr="000314B5">
        <w:trPr>
          <w:trHeight w:val="288"/>
        </w:trPr>
        <w:tc>
          <w:tcPr>
            <w:tcW w:w="805" w:type="dxa"/>
            <w:vAlign w:val="center"/>
          </w:tcPr>
          <w:p w:rsidR="00042FAB" w:rsidRDefault="00042FAB" w:rsidP="00042FAB">
            <w:pPr>
              <w:pStyle w:val="TableBodyText"/>
            </w:pPr>
            <w:r>
              <w:t>WV</w:t>
            </w:r>
          </w:p>
        </w:tc>
        <w:tc>
          <w:tcPr>
            <w:tcW w:w="6030" w:type="dxa"/>
            <w:vAlign w:val="center"/>
          </w:tcPr>
          <w:p w:rsidR="00042FAB" w:rsidRDefault="00CD52FC" w:rsidP="00042FAB">
            <w:pPr>
              <w:pStyle w:val="TableBodyText"/>
            </w:pPr>
            <w:r>
              <w:rPr>
                <w:color w:val="000000"/>
              </w:rPr>
              <w:t>Goods and Services Retail Installment Contract with Late Fee (WV) RSSIGSLFLZWV Revision 6/12/2015</w:t>
            </w:r>
          </w:p>
        </w:tc>
        <w:tc>
          <w:tcPr>
            <w:tcW w:w="6390" w:type="dxa"/>
            <w:vAlign w:val="bottom"/>
          </w:tcPr>
          <w:p w:rsidR="00042FAB" w:rsidRPr="009B6BFC" w:rsidRDefault="00042FAB" w:rsidP="00042FAB">
            <w:pPr>
              <w:pStyle w:val="TableBodyText"/>
            </w:pPr>
            <w:r w:rsidRPr="009B6BFC">
              <w:t>Goods and Services Retail Installment Contract with Late Fee (WV) RSSIGSLFLZ-WV Revision 9/29/2015</w:t>
            </w:r>
          </w:p>
        </w:tc>
      </w:tr>
      <w:tr w:rsidR="00042FAB" w:rsidTr="000314B5">
        <w:trPr>
          <w:trHeight w:val="288"/>
        </w:trPr>
        <w:tc>
          <w:tcPr>
            <w:tcW w:w="805" w:type="dxa"/>
            <w:vAlign w:val="center"/>
          </w:tcPr>
          <w:p w:rsidR="00042FAB" w:rsidRDefault="00042FAB" w:rsidP="00042FAB">
            <w:pPr>
              <w:pStyle w:val="TableBodyText"/>
            </w:pPr>
            <w:r>
              <w:t>WY</w:t>
            </w:r>
          </w:p>
        </w:tc>
        <w:tc>
          <w:tcPr>
            <w:tcW w:w="6030" w:type="dxa"/>
            <w:vAlign w:val="center"/>
          </w:tcPr>
          <w:p w:rsidR="00042FAB" w:rsidRDefault="00CD52FC" w:rsidP="00042FAB">
            <w:pPr>
              <w:pStyle w:val="TableBodyText"/>
            </w:pPr>
            <w:r>
              <w:rPr>
                <w:color w:val="000000"/>
              </w:rPr>
              <w:t>Goods and Services Retail Installment Contract with Late Fee (WY) RSSIGSLFLZWY Revision 3/20/2014</w:t>
            </w:r>
          </w:p>
        </w:tc>
        <w:tc>
          <w:tcPr>
            <w:tcW w:w="6390" w:type="dxa"/>
            <w:vAlign w:val="bottom"/>
          </w:tcPr>
          <w:p w:rsidR="00042FAB" w:rsidRPr="009B6BFC" w:rsidRDefault="00042FAB" w:rsidP="00042FAB">
            <w:pPr>
              <w:pStyle w:val="TableBodyText"/>
            </w:pPr>
            <w:r w:rsidRPr="009B6BFC">
              <w:t>Goods and Services Retail Installment Contract with Late Fee (WY) RSSIGSLFLZ-WY Revision 9/29/2015</w:t>
            </w:r>
          </w:p>
        </w:tc>
      </w:tr>
    </w:tbl>
    <w:p w:rsidR="00CC3762" w:rsidRDefault="00CC3762" w:rsidP="00CC3762">
      <w:pPr>
        <w:pStyle w:val="BodyText"/>
      </w:pPr>
    </w:p>
    <w:tbl>
      <w:tblPr>
        <w:tblW w:w="13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bottom w:w="43" w:type="dxa"/>
          <w:right w:w="86" w:type="dxa"/>
        </w:tblCellMar>
        <w:tblLook w:val="01E0" w:firstRow="1" w:lastRow="1" w:firstColumn="1" w:lastColumn="1" w:noHBand="0" w:noVBand="0"/>
      </w:tblPr>
      <w:tblGrid>
        <w:gridCol w:w="805"/>
        <w:gridCol w:w="6030"/>
        <w:gridCol w:w="6390"/>
      </w:tblGrid>
      <w:tr w:rsidR="00964621" w:rsidTr="000314B5">
        <w:trPr>
          <w:trHeight w:val="360"/>
          <w:tblHeader/>
        </w:trPr>
        <w:tc>
          <w:tcPr>
            <w:tcW w:w="13225" w:type="dxa"/>
            <w:gridSpan w:val="3"/>
            <w:tcBorders>
              <w:bottom w:val="single" w:sz="4" w:space="0" w:color="auto"/>
            </w:tcBorders>
            <w:shd w:val="clear" w:color="auto" w:fill="6EBB1F"/>
            <w:vAlign w:val="center"/>
          </w:tcPr>
          <w:p w:rsidR="00964621" w:rsidRDefault="00964621" w:rsidP="000314B5">
            <w:pPr>
              <w:pStyle w:val="TableHeading1"/>
            </w:pPr>
            <w:r>
              <w:lastRenderedPageBreak/>
              <w:t>Good and Services Contracts with Late F</w:t>
            </w:r>
            <w:r w:rsidRPr="00CA0D5F">
              <w:t>ee</w:t>
            </w:r>
            <w:r>
              <w:t xml:space="preserve"> and Arbitration</w:t>
            </w:r>
          </w:p>
        </w:tc>
      </w:tr>
      <w:tr w:rsidR="00964621" w:rsidTr="000314B5">
        <w:trPr>
          <w:trHeight w:val="440"/>
          <w:tblHeader/>
        </w:trPr>
        <w:tc>
          <w:tcPr>
            <w:tcW w:w="805" w:type="dxa"/>
            <w:shd w:val="clear" w:color="auto" w:fill="FFFFFF"/>
            <w:vAlign w:val="center"/>
          </w:tcPr>
          <w:p w:rsidR="00964621" w:rsidRDefault="00964621" w:rsidP="000314B5">
            <w:pPr>
              <w:pStyle w:val="TableHeading2"/>
            </w:pPr>
            <w:r>
              <w:t>State</w:t>
            </w:r>
          </w:p>
        </w:tc>
        <w:tc>
          <w:tcPr>
            <w:tcW w:w="6030" w:type="dxa"/>
            <w:shd w:val="clear" w:color="auto" w:fill="FFFFFF"/>
            <w:vAlign w:val="center"/>
          </w:tcPr>
          <w:p w:rsidR="00964621" w:rsidRDefault="00964621" w:rsidP="000314B5">
            <w:pPr>
              <w:pStyle w:val="TableHeading2"/>
            </w:pPr>
            <w:r>
              <w:t>Previous Revision</w:t>
            </w:r>
          </w:p>
        </w:tc>
        <w:tc>
          <w:tcPr>
            <w:tcW w:w="6390" w:type="dxa"/>
            <w:shd w:val="clear" w:color="auto" w:fill="FFFFFF"/>
          </w:tcPr>
          <w:p w:rsidR="00964621" w:rsidRDefault="00964621" w:rsidP="000314B5">
            <w:pPr>
              <w:pStyle w:val="TableHeading2"/>
            </w:pPr>
            <w:r>
              <w:t>New Revision</w:t>
            </w:r>
          </w:p>
        </w:tc>
      </w:tr>
      <w:tr w:rsidR="00CD52FC" w:rsidTr="000314B5">
        <w:trPr>
          <w:trHeight w:val="288"/>
        </w:trPr>
        <w:tc>
          <w:tcPr>
            <w:tcW w:w="805" w:type="dxa"/>
            <w:vAlign w:val="center"/>
          </w:tcPr>
          <w:p w:rsidR="00CD52FC" w:rsidRDefault="00CD52FC" w:rsidP="00CD52FC">
            <w:pPr>
              <w:pStyle w:val="TableBodyText"/>
            </w:pPr>
            <w:r>
              <w:t>AK</w:t>
            </w:r>
          </w:p>
        </w:tc>
        <w:tc>
          <w:tcPr>
            <w:tcW w:w="6030" w:type="dxa"/>
            <w:vAlign w:val="center"/>
          </w:tcPr>
          <w:p w:rsidR="00CD52FC" w:rsidRDefault="00CD52FC" w:rsidP="00CD52FC">
            <w:pPr>
              <w:pStyle w:val="TableBodyText"/>
            </w:pPr>
            <w:r w:rsidRPr="009B6BFC">
              <w:t>Goods and Services Retail Installment Contract with Arbitration (Alaska) RSSIGSLFAZ-AK Revision 7/28/2011</w:t>
            </w:r>
          </w:p>
        </w:tc>
        <w:tc>
          <w:tcPr>
            <w:tcW w:w="6390" w:type="dxa"/>
            <w:vAlign w:val="bottom"/>
          </w:tcPr>
          <w:p w:rsidR="00CD52FC" w:rsidRPr="00CD52FC" w:rsidRDefault="00CD52FC" w:rsidP="00CD52FC">
            <w:pPr>
              <w:pStyle w:val="TableBodyText"/>
            </w:pPr>
            <w:r w:rsidRPr="00CD52FC">
              <w:t>Goods and Services Retail Installment Contract with Arbitration (AK) RSSIGSLFAZ-AK Revision 9/29/2015</w:t>
            </w:r>
          </w:p>
        </w:tc>
      </w:tr>
      <w:tr w:rsidR="00CD52FC" w:rsidTr="000314B5">
        <w:trPr>
          <w:trHeight w:val="288"/>
        </w:trPr>
        <w:tc>
          <w:tcPr>
            <w:tcW w:w="805" w:type="dxa"/>
            <w:vAlign w:val="center"/>
          </w:tcPr>
          <w:p w:rsidR="00CD52FC" w:rsidRDefault="00CD52FC" w:rsidP="00CD52FC">
            <w:pPr>
              <w:pStyle w:val="TableBodyText"/>
            </w:pPr>
            <w:r>
              <w:t>AL</w:t>
            </w:r>
          </w:p>
        </w:tc>
        <w:tc>
          <w:tcPr>
            <w:tcW w:w="6030" w:type="dxa"/>
            <w:vAlign w:val="center"/>
          </w:tcPr>
          <w:p w:rsidR="00CD52FC" w:rsidRDefault="00CD52FC" w:rsidP="00CD52FC">
            <w:pPr>
              <w:pStyle w:val="TableBodyText"/>
            </w:pPr>
            <w:r w:rsidRPr="00CD52FC">
              <w:t>Goods and Services Retail Installment Contract with Arbitration (Alabama) RSSIGSLFAZ-AL Revision 12/30/2013</w:t>
            </w:r>
          </w:p>
        </w:tc>
        <w:tc>
          <w:tcPr>
            <w:tcW w:w="6390" w:type="dxa"/>
            <w:vAlign w:val="bottom"/>
          </w:tcPr>
          <w:p w:rsidR="00CD52FC" w:rsidRPr="00CD52FC" w:rsidRDefault="00CD52FC" w:rsidP="00CD52FC">
            <w:pPr>
              <w:pStyle w:val="TableBodyText"/>
            </w:pPr>
            <w:r w:rsidRPr="00CD52FC">
              <w:t>Goods and Services Retail Installment Contract with Arbitration (AL) RSSIGSLFAZ-AL Revision 9/29/2015</w:t>
            </w:r>
          </w:p>
        </w:tc>
      </w:tr>
      <w:tr w:rsidR="00CD52FC" w:rsidTr="000314B5">
        <w:trPr>
          <w:trHeight w:val="288"/>
        </w:trPr>
        <w:tc>
          <w:tcPr>
            <w:tcW w:w="805" w:type="dxa"/>
            <w:vAlign w:val="center"/>
          </w:tcPr>
          <w:p w:rsidR="00CD52FC" w:rsidRDefault="00CD52FC" w:rsidP="00CD52FC">
            <w:pPr>
              <w:pStyle w:val="TableBodyText"/>
            </w:pPr>
            <w:r>
              <w:t>AR</w:t>
            </w:r>
          </w:p>
        </w:tc>
        <w:tc>
          <w:tcPr>
            <w:tcW w:w="6030" w:type="dxa"/>
            <w:vAlign w:val="center"/>
          </w:tcPr>
          <w:p w:rsidR="00CD52FC" w:rsidRDefault="00CD52FC" w:rsidP="00CD52FC">
            <w:pPr>
              <w:pStyle w:val="TableBodyText"/>
            </w:pPr>
            <w:r w:rsidRPr="00CD52FC">
              <w:t>Goods and Services Retail Installment Contract with Arbitration (Arkansas) RSSIGSLFAZ-AR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(AR) RSSIGSLFAZ-AR Revision 9/29/2015</w:t>
            </w:r>
          </w:p>
        </w:tc>
      </w:tr>
      <w:tr w:rsidR="00CD52FC" w:rsidTr="000314B5">
        <w:trPr>
          <w:trHeight w:val="288"/>
        </w:trPr>
        <w:tc>
          <w:tcPr>
            <w:tcW w:w="805" w:type="dxa"/>
            <w:vAlign w:val="center"/>
          </w:tcPr>
          <w:p w:rsidR="00CD52FC" w:rsidRDefault="00CD52FC" w:rsidP="00CD52FC">
            <w:pPr>
              <w:pStyle w:val="TableBodyText"/>
            </w:pPr>
            <w:r>
              <w:t>AZ</w:t>
            </w:r>
          </w:p>
        </w:tc>
        <w:tc>
          <w:tcPr>
            <w:tcW w:w="6030" w:type="dxa"/>
            <w:vAlign w:val="center"/>
          </w:tcPr>
          <w:p w:rsidR="00CD52FC" w:rsidRDefault="00CD52FC" w:rsidP="00CD52FC">
            <w:pPr>
              <w:pStyle w:val="TableBodyText"/>
            </w:pPr>
            <w:r w:rsidRPr="00CD52FC">
              <w:t>Goods and Services Retail Installment with Arbitration (Arizona) RSSIGSLFAZ-AZ Revision 7/28/2011</w:t>
            </w:r>
          </w:p>
        </w:tc>
        <w:tc>
          <w:tcPr>
            <w:tcW w:w="6390" w:type="dxa"/>
            <w:vAlign w:val="bottom"/>
          </w:tcPr>
          <w:p w:rsidR="00CD52FC" w:rsidRPr="00CD52FC" w:rsidRDefault="00CD52FC" w:rsidP="00CD52FC">
            <w:pPr>
              <w:pStyle w:val="TableBodyText"/>
            </w:pPr>
            <w:r w:rsidRPr="00CD52FC">
              <w:t>Goods and Services Retail Installment Contract with Arbitration (AZ) RSSIGSLFAZ-AZ Revision 9/29/2015</w:t>
            </w:r>
          </w:p>
        </w:tc>
      </w:tr>
      <w:tr w:rsidR="00CD52FC" w:rsidTr="000314B5">
        <w:trPr>
          <w:trHeight w:val="288"/>
        </w:trPr>
        <w:tc>
          <w:tcPr>
            <w:tcW w:w="805" w:type="dxa"/>
            <w:vAlign w:val="center"/>
          </w:tcPr>
          <w:p w:rsidR="00CD52FC" w:rsidRDefault="00CD52FC" w:rsidP="00CD52FC">
            <w:pPr>
              <w:pStyle w:val="TableBodyText"/>
            </w:pPr>
            <w:r>
              <w:t>CA</w:t>
            </w:r>
          </w:p>
        </w:tc>
        <w:tc>
          <w:tcPr>
            <w:tcW w:w="6030" w:type="dxa"/>
            <w:vAlign w:val="center"/>
          </w:tcPr>
          <w:p w:rsidR="00CD52FC" w:rsidRDefault="00CD52FC" w:rsidP="00CD52FC">
            <w:pPr>
              <w:pStyle w:val="TableBodyText"/>
            </w:pPr>
            <w:r w:rsidRPr="00CD52FC">
              <w:t>Goods and Services Retail Installment Contract with Arbitration (California) RSSIGSLFAZ-CA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(CA) RSSIGSLFAZ-CA Revision 9/29/2015</w:t>
            </w:r>
          </w:p>
        </w:tc>
      </w:tr>
      <w:tr w:rsidR="00CD52FC" w:rsidTr="000314B5">
        <w:trPr>
          <w:trHeight w:val="288"/>
        </w:trPr>
        <w:tc>
          <w:tcPr>
            <w:tcW w:w="805" w:type="dxa"/>
            <w:vAlign w:val="center"/>
          </w:tcPr>
          <w:p w:rsidR="00CD52FC" w:rsidRDefault="00CD52FC" w:rsidP="00CD52FC">
            <w:pPr>
              <w:pStyle w:val="TableBodyText"/>
            </w:pPr>
            <w:r>
              <w:t>CO</w:t>
            </w:r>
          </w:p>
        </w:tc>
        <w:tc>
          <w:tcPr>
            <w:tcW w:w="6030" w:type="dxa"/>
            <w:vAlign w:val="center"/>
          </w:tcPr>
          <w:p w:rsidR="00CD52FC" w:rsidRDefault="00CD52FC" w:rsidP="00CD52FC">
            <w:pPr>
              <w:pStyle w:val="TableBodyText"/>
            </w:pPr>
            <w:r w:rsidRPr="00CD52FC">
              <w:t>Goods and Services Retail Installment Contract with Arbitration (Colorado) RSSIGSLFAZ-CO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(CO) RSSIGSLFAZ-CO Revision 9/29/2015</w:t>
            </w:r>
          </w:p>
        </w:tc>
      </w:tr>
      <w:tr w:rsidR="00CD52FC" w:rsidTr="000314B5">
        <w:trPr>
          <w:trHeight w:val="288"/>
        </w:trPr>
        <w:tc>
          <w:tcPr>
            <w:tcW w:w="805" w:type="dxa"/>
            <w:vAlign w:val="center"/>
          </w:tcPr>
          <w:p w:rsidR="00CD52FC" w:rsidRDefault="00CD52FC" w:rsidP="00CD52FC">
            <w:pPr>
              <w:pStyle w:val="TableBodyText"/>
            </w:pPr>
            <w:r>
              <w:t>CT</w:t>
            </w:r>
          </w:p>
        </w:tc>
        <w:tc>
          <w:tcPr>
            <w:tcW w:w="6030" w:type="dxa"/>
            <w:vAlign w:val="center"/>
          </w:tcPr>
          <w:p w:rsidR="00CD52FC" w:rsidRDefault="00CD52FC" w:rsidP="00CD52FC">
            <w:pPr>
              <w:pStyle w:val="TableBodyText"/>
            </w:pPr>
            <w:r w:rsidRPr="00CD52FC">
              <w:t>Goods and Services Retail Installment Contract with Arbitration (Connecticut) RSSIGSLFAZ-CT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(CT) RSSIGSLFAZ-CT Revision 9/29/2015</w:t>
            </w:r>
          </w:p>
        </w:tc>
      </w:tr>
      <w:tr w:rsidR="00CD52FC" w:rsidTr="000314B5">
        <w:trPr>
          <w:trHeight w:val="288"/>
        </w:trPr>
        <w:tc>
          <w:tcPr>
            <w:tcW w:w="805" w:type="dxa"/>
            <w:vAlign w:val="center"/>
          </w:tcPr>
          <w:p w:rsidR="00CD52FC" w:rsidRDefault="00CD52FC" w:rsidP="00CD52FC">
            <w:pPr>
              <w:pStyle w:val="TableBodyText"/>
            </w:pPr>
            <w:r>
              <w:t>DC</w:t>
            </w:r>
          </w:p>
        </w:tc>
        <w:tc>
          <w:tcPr>
            <w:tcW w:w="6030" w:type="dxa"/>
            <w:vAlign w:val="center"/>
          </w:tcPr>
          <w:p w:rsidR="00CD52FC" w:rsidRDefault="00CD52FC" w:rsidP="00CD52FC">
            <w:pPr>
              <w:pStyle w:val="TableBodyText"/>
            </w:pPr>
            <w:r w:rsidRPr="00CD52FC">
              <w:t>Goods and Services Retail Installment Contract with Arbitration (District of Columbia) RSSIGSLFAZ-DC Revision 02/21/2008</w:t>
            </w:r>
          </w:p>
        </w:tc>
        <w:tc>
          <w:tcPr>
            <w:tcW w:w="6390" w:type="dxa"/>
            <w:vAlign w:val="bottom"/>
          </w:tcPr>
          <w:p w:rsidR="00CD52FC" w:rsidRPr="00CD52FC" w:rsidRDefault="00CD52FC" w:rsidP="00CD52FC">
            <w:pPr>
              <w:pStyle w:val="TableBodyText"/>
            </w:pPr>
            <w:r w:rsidRPr="00CD52FC">
              <w:t>Goods and Services Retail Installment Contract with Arbitration (DC) RSSIGSLFAZ-DC Revision 9/29/2015</w:t>
            </w:r>
          </w:p>
        </w:tc>
      </w:tr>
      <w:tr w:rsidR="00CD52FC" w:rsidTr="000314B5">
        <w:trPr>
          <w:trHeight w:val="288"/>
        </w:trPr>
        <w:tc>
          <w:tcPr>
            <w:tcW w:w="805" w:type="dxa"/>
            <w:vAlign w:val="center"/>
          </w:tcPr>
          <w:p w:rsidR="00CD52FC" w:rsidRDefault="00CD52FC" w:rsidP="00CD52FC">
            <w:pPr>
              <w:pStyle w:val="TableBodyText"/>
            </w:pPr>
            <w:r>
              <w:t>DE</w:t>
            </w:r>
          </w:p>
        </w:tc>
        <w:tc>
          <w:tcPr>
            <w:tcW w:w="6030" w:type="dxa"/>
            <w:vAlign w:val="center"/>
          </w:tcPr>
          <w:p w:rsidR="00CD52FC" w:rsidRDefault="00CD52FC" w:rsidP="00CD52FC">
            <w:pPr>
              <w:pStyle w:val="TableBodyText"/>
            </w:pPr>
            <w:r w:rsidRPr="00CD52FC">
              <w:t>Goods and Services Retail Installment Contract with Arbitration (Delaware) RSSIGSLFAZ-DE Revision 7/28/2011</w:t>
            </w:r>
          </w:p>
        </w:tc>
        <w:tc>
          <w:tcPr>
            <w:tcW w:w="6390" w:type="dxa"/>
            <w:vAlign w:val="bottom"/>
          </w:tcPr>
          <w:p w:rsidR="00CD52FC" w:rsidRPr="00CD52FC" w:rsidRDefault="00CD52FC" w:rsidP="00CD52FC">
            <w:pPr>
              <w:pStyle w:val="TableBodyText"/>
            </w:pPr>
            <w:r w:rsidRPr="00CD52FC">
              <w:t>Goods and Services Retail Installment Contract with Arbitration (DE) RSSIGSLFAZ-DE Revision 9/29/2015</w:t>
            </w:r>
          </w:p>
        </w:tc>
      </w:tr>
      <w:tr w:rsidR="00CD52FC" w:rsidTr="000314B5">
        <w:trPr>
          <w:trHeight w:val="288"/>
        </w:trPr>
        <w:tc>
          <w:tcPr>
            <w:tcW w:w="805" w:type="dxa"/>
            <w:vAlign w:val="center"/>
          </w:tcPr>
          <w:p w:rsidR="00CD52FC" w:rsidRDefault="00CD52FC" w:rsidP="00CD52FC">
            <w:pPr>
              <w:pStyle w:val="TableBodyText"/>
            </w:pPr>
            <w:r>
              <w:t>FL</w:t>
            </w:r>
          </w:p>
        </w:tc>
        <w:tc>
          <w:tcPr>
            <w:tcW w:w="6030" w:type="dxa"/>
            <w:vAlign w:val="center"/>
          </w:tcPr>
          <w:p w:rsidR="00CD52FC" w:rsidRDefault="00CD52FC" w:rsidP="00CD52FC">
            <w:pPr>
              <w:pStyle w:val="TableBodyText"/>
            </w:pPr>
            <w:r w:rsidRPr="00CD52FC">
              <w:t>Goods and Services Retail Installment Contract with Arbitration (Florida) RSSIGSLFAZ-FL Revision 7/28/2011</w:t>
            </w:r>
          </w:p>
        </w:tc>
        <w:tc>
          <w:tcPr>
            <w:tcW w:w="6390" w:type="dxa"/>
            <w:vAlign w:val="bottom"/>
          </w:tcPr>
          <w:p w:rsidR="00CD52FC" w:rsidRPr="00CD52FC" w:rsidRDefault="00CD52FC" w:rsidP="00CD52FC">
            <w:pPr>
              <w:pStyle w:val="TableBodyText"/>
            </w:pPr>
            <w:r w:rsidRPr="00CD52FC">
              <w:t>Goods and Services Retail Installment Contract with Arbitration (FL) RSSIGSLFAZ-FL Revision 9/29/2015</w:t>
            </w:r>
          </w:p>
        </w:tc>
      </w:tr>
      <w:tr w:rsidR="00CD52FC" w:rsidTr="000314B5">
        <w:trPr>
          <w:trHeight w:val="288"/>
        </w:trPr>
        <w:tc>
          <w:tcPr>
            <w:tcW w:w="805" w:type="dxa"/>
            <w:vAlign w:val="center"/>
          </w:tcPr>
          <w:p w:rsidR="00CD52FC" w:rsidRDefault="00CD52FC" w:rsidP="00CD52FC">
            <w:pPr>
              <w:pStyle w:val="TableBodyText"/>
            </w:pPr>
            <w:r>
              <w:t>GA</w:t>
            </w:r>
          </w:p>
        </w:tc>
        <w:tc>
          <w:tcPr>
            <w:tcW w:w="6030" w:type="dxa"/>
            <w:vAlign w:val="center"/>
          </w:tcPr>
          <w:p w:rsidR="00CD52FC" w:rsidRPr="00F45EEA" w:rsidRDefault="00CD52FC" w:rsidP="00CD52FC">
            <w:pPr>
              <w:pStyle w:val="TableBodyText"/>
            </w:pPr>
            <w:r w:rsidRPr="00F45EEA">
              <w:t>Goods and Services Retail Installment Contract with Arbitration (Georgia) RSSIGSLFAZ-GA Revision 7/28/2011</w:t>
            </w:r>
          </w:p>
        </w:tc>
        <w:tc>
          <w:tcPr>
            <w:tcW w:w="6390" w:type="dxa"/>
            <w:vAlign w:val="bottom"/>
          </w:tcPr>
          <w:p w:rsidR="00CD52FC" w:rsidRPr="00CD52FC" w:rsidRDefault="00CD52FC" w:rsidP="00CD52FC">
            <w:pPr>
              <w:pStyle w:val="TableBodyText"/>
            </w:pPr>
            <w:r w:rsidRPr="00CD52FC">
              <w:t>Goods and Services Retail Installment Contract with Arbitration (GA) RSSIGSLFAZ-GA Revision 9/29/2015</w:t>
            </w:r>
          </w:p>
        </w:tc>
      </w:tr>
      <w:tr w:rsidR="00CD52FC" w:rsidTr="000314B5">
        <w:trPr>
          <w:trHeight w:val="288"/>
        </w:trPr>
        <w:tc>
          <w:tcPr>
            <w:tcW w:w="805" w:type="dxa"/>
            <w:vAlign w:val="center"/>
          </w:tcPr>
          <w:p w:rsidR="00CD52FC" w:rsidRDefault="00CD52FC" w:rsidP="00CD52FC">
            <w:pPr>
              <w:pStyle w:val="TableBodyText"/>
            </w:pPr>
            <w:r>
              <w:lastRenderedPageBreak/>
              <w:t>HI</w:t>
            </w:r>
          </w:p>
        </w:tc>
        <w:tc>
          <w:tcPr>
            <w:tcW w:w="6030" w:type="dxa"/>
            <w:vAlign w:val="center"/>
          </w:tcPr>
          <w:p w:rsidR="00CD52FC" w:rsidRDefault="00CD52FC" w:rsidP="00CD52FC">
            <w:pPr>
              <w:pStyle w:val="TableBodyText"/>
            </w:pPr>
            <w:r w:rsidRPr="00CD52FC">
              <w:t>Goods and Services Retail Installment Contract with Arbitration (Hawaii) RSSIGSLFAZ-HI Revision 09/08/2006</w:t>
            </w:r>
          </w:p>
        </w:tc>
        <w:tc>
          <w:tcPr>
            <w:tcW w:w="6390" w:type="dxa"/>
            <w:vAlign w:val="bottom"/>
          </w:tcPr>
          <w:p w:rsidR="00CD52FC" w:rsidRPr="00CD52FC" w:rsidRDefault="00CD52FC" w:rsidP="00CD52FC">
            <w:pPr>
              <w:pStyle w:val="TableBodyText"/>
            </w:pPr>
            <w:r w:rsidRPr="00CD52FC">
              <w:t>Goods and Services Retail Installment Contract with Arbitration (HI) RSSIGSLFAZ-HI Revision 9/29/2015</w:t>
            </w:r>
          </w:p>
        </w:tc>
      </w:tr>
      <w:tr w:rsidR="00CD52FC" w:rsidTr="000314B5">
        <w:trPr>
          <w:trHeight w:val="288"/>
        </w:trPr>
        <w:tc>
          <w:tcPr>
            <w:tcW w:w="805" w:type="dxa"/>
            <w:vAlign w:val="center"/>
          </w:tcPr>
          <w:p w:rsidR="00CD52FC" w:rsidRDefault="00CD52FC" w:rsidP="00CD52FC">
            <w:pPr>
              <w:pStyle w:val="TableBodyText"/>
            </w:pPr>
            <w:r>
              <w:t>IA</w:t>
            </w:r>
          </w:p>
        </w:tc>
        <w:tc>
          <w:tcPr>
            <w:tcW w:w="6030" w:type="dxa"/>
            <w:vAlign w:val="center"/>
          </w:tcPr>
          <w:p w:rsidR="00CD52FC" w:rsidRDefault="00CD52FC" w:rsidP="00CD52FC">
            <w:pPr>
              <w:pStyle w:val="TableBodyText"/>
            </w:pPr>
            <w:r w:rsidRPr="008A44B4">
              <w:t>Goods and Services Retail Installment Contract with Arbitration (Iowa) RSSIGSLFAZ-IA Revision 08/04/2006</w:t>
            </w:r>
          </w:p>
        </w:tc>
        <w:tc>
          <w:tcPr>
            <w:tcW w:w="6390" w:type="dxa"/>
            <w:vAlign w:val="bottom"/>
          </w:tcPr>
          <w:p w:rsidR="00CD52FC" w:rsidRPr="00CD52FC" w:rsidRDefault="00CD52FC" w:rsidP="00CD52FC">
            <w:pPr>
              <w:pStyle w:val="TableBodyText"/>
            </w:pPr>
            <w:r w:rsidRPr="00CD52FC">
              <w:t>Goods and Services Retail Installment Contract with Arbitration (IA) RSSIGSLFAZ-IA Revision 9/29/2015</w:t>
            </w:r>
          </w:p>
        </w:tc>
      </w:tr>
      <w:tr w:rsidR="00CD52FC" w:rsidTr="000314B5">
        <w:trPr>
          <w:trHeight w:val="288"/>
        </w:trPr>
        <w:tc>
          <w:tcPr>
            <w:tcW w:w="805" w:type="dxa"/>
            <w:vAlign w:val="center"/>
          </w:tcPr>
          <w:p w:rsidR="00CD52FC" w:rsidRDefault="00CD52FC" w:rsidP="00CD52FC">
            <w:pPr>
              <w:pStyle w:val="TableBodyText"/>
            </w:pPr>
            <w:r>
              <w:t>ID</w:t>
            </w:r>
          </w:p>
        </w:tc>
        <w:tc>
          <w:tcPr>
            <w:tcW w:w="6030" w:type="dxa"/>
            <w:vAlign w:val="center"/>
          </w:tcPr>
          <w:p w:rsidR="00CD52FC" w:rsidRDefault="00CD52FC" w:rsidP="00CD52FC">
            <w:pPr>
              <w:pStyle w:val="TableBodyText"/>
            </w:pPr>
            <w:r w:rsidRPr="008A44B4">
              <w:t>Goods and Services Retail Installment Contract with Arbitration (Idaho) RSSIGSLFAZ-ID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(ID) RSSIGSLFLZ-ID Revision 9/29/2015</w:t>
            </w:r>
          </w:p>
        </w:tc>
      </w:tr>
      <w:tr w:rsidR="00CD52FC" w:rsidRPr="008A44B4" w:rsidTr="000314B5">
        <w:trPr>
          <w:trHeight w:val="288"/>
        </w:trPr>
        <w:tc>
          <w:tcPr>
            <w:tcW w:w="805" w:type="dxa"/>
            <w:vAlign w:val="center"/>
          </w:tcPr>
          <w:p w:rsidR="00CD52FC" w:rsidRDefault="00CD52FC" w:rsidP="00CD52FC">
            <w:pPr>
              <w:pStyle w:val="TableBodyText"/>
            </w:pPr>
            <w:r>
              <w:t>IL</w:t>
            </w:r>
          </w:p>
        </w:tc>
        <w:tc>
          <w:tcPr>
            <w:tcW w:w="6030" w:type="dxa"/>
            <w:vAlign w:val="center"/>
          </w:tcPr>
          <w:p w:rsidR="00CD52FC" w:rsidRDefault="00CD52FC" w:rsidP="00CD52FC">
            <w:pPr>
              <w:pStyle w:val="TableBodyText"/>
            </w:pPr>
            <w:r w:rsidRPr="008A44B4">
              <w:t>Goods and Services Retail Installment Contract with Arbitration (Illinois) RSSIGSLFAZ-IL Revision 10/11/2007</w:t>
            </w:r>
          </w:p>
        </w:tc>
        <w:tc>
          <w:tcPr>
            <w:tcW w:w="6390" w:type="dxa"/>
            <w:vAlign w:val="bottom"/>
          </w:tcPr>
          <w:p w:rsidR="00CD52FC" w:rsidRPr="00CD52FC" w:rsidRDefault="00CD52FC" w:rsidP="00CD52FC">
            <w:pPr>
              <w:pStyle w:val="TableBodyText"/>
            </w:pPr>
            <w:r w:rsidRPr="00CD52FC">
              <w:t>Goods and Services Retail Installment Contract with Arbitration (IL) RSSIGSLFLZ-IL Revision 9/29/2015</w:t>
            </w:r>
          </w:p>
        </w:tc>
      </w:tr>
      <w:tr w:rsidR="00CD52FC" w:rsidRPr="008A44B4" w:rsidTr="000314B5">
        <w:trPr>
          <w:trHeight w:val="288"/>
        </w:trPr>
        <w:tc>
          <w:tcPr>
            <w:tcW w:w="805" w:type="dxa"/>
            <w:vAlign w:val="center"/>
          </w:tcPr>
          <w:p w:rsidR="00CD52FC" w:rsidRDefault="00CD52FC" w:rsidP="00CD52FC">
            <w:pPr>
              <w:pStyle w:val="TableBodyText"/>
            </w:pPr>
            <w:r>
              <w:t>IN</w:t>
            </w:r>
          </w:p>
        </w:tc>
        <w:tc>
          <w:tcPr>
            <w:tcW w:w="6030" w:type="dxa"/>
            <w:vAlign w:val="center"/>
          </w:tcPr>
          <w:p w:rsidR="00CD52FC" w:rsidRDefault="00CD52FC" w:rsidP="00CD52FC">
            <w:pPr>
              <w:pStyle w:val="TableBodyText"/>
            </w:pPr>
            <w:r w:rsidRPr="008A44B4">
              <w:t>Goods and Services Retail Installment Contract with Arbitration (IN) RSSIGSLFAZ-IN Revision 7/1/2014</w:t>
            </w:r>
          </w:p>
        </w:tc>
        <w:tc>
          <w:tcPr>
            <w:tcW w:w="6390" w:type="dxa"/>
            <w:vAlign w:val="bottom"/>
          </w:tcPr>
          <w:p w:rsidR="00CD52FC" w:rsidRPr="00CD52FC" w:rsidRDefault="00CD52FC" w:rsidP="00CD52FC">
            <w:pPr>
              <w:pStyle w:val="TableBodyText"/>
            </w:pPr>
            <w:r w:rsidRPr="00CD52FC">
              <w:t>Goods and Services Retail Installment Contract with Arbitration (IN) RSSIGSLFLZ-IN Revision 9/29/2015</w:t>
            </w:r>
          </w:p>
        </w:tc>
      </w:tr>
      <w:tr w:rsidR="00CD52FC" w:rsidRPr="008A44B4" w:rsidTr="000314B5">
        <w:trPr>
          <w:trHeight w:val="288"/>
        </w:trPr>
        <w:tc>
          <w:tcPr>
            <w:tcW w:w="805" w:type="dxa"/>
            <w:vAlign w:val="center"/>
          </w:tcPr>
          <w:p w:rsidR="00CD52FC" w:rsidRDefault="00CD52FC" w:rsidP="00CD52FC">
            <w:pPr>
              <w:pStyle w:val="TableBodyText"/>
            </w:pPr>
            <w:r>
              <w:t>KS</w:t>
            </w:r>
          </w:p>
        </w:tc>
        <w:tc>
          <w:tcPr>
            <w:tcW w:w="6030" w:type="dxa"/>
            <w:vAlign w:val="center"/>
          </w:tcPr>
          <w:p w:rsidR="00CD52FC" w:rsidRDefault="00CD52FC" w:rsidP="00CD52FC">
            <w:pPr>
              <w:pStyle w:val="TableBodyText"/>
            </w:pPr>
            <w:r w:rsidRPr="008A44B4">
              <w:t>Goods and Services Retail Installment Contract with Arbitration (Kansas) RSSIGSLFAZ-KS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(KS) RSSIGSLFLZ-KS Revision 9/29/2015</w:t>
            </w:r>
          </w:p>
        </w:tc>
      </w:tr>
      <w:tr w:rsidR="00CD52FC" w:rsidTr="000314B5">
        <w:trPr>
          <w:trHeight w:val="288"/>
        </w:trPr>
        <w:tc>
          <w:tcPr>
            <w:tcW w:w="805" w:type="dxa"/>
            <w:vAlign w:val="center"/>
          </w:tcPr>
          <w:p w:rsidR="00CD52FC" w:rsidRDefault="00CD52FC" w:rsidP="00CD52FC">
            <w:pPr>
              <w:pStyle w:val="TableBodyText"/>
            </w:pPr>
            <w:r>
              <w:t>KY</w:t>
            </w:r>
          </w:p>
        </w:tc>
        <w:tc>
          <w:tcPr>
            <w:tcW w:w="6030" w:type="dxa"/>
            <w:vAlign w:val="center"/>
          </w:tcPr>
          <w:p w:rsidR="00CD52FC" w:rsidRDefault="00CD52FC" w:rsidP="00CD52FC">
            <w:pPr>
              <w:pStyle w:val="TableBodyText"/>
            </w:pPr>
            <w:r w:rsidRPr="00CD52FC">
              <w:t>Goods and Services Retail Installment Contract with Arbitration (Kentucky) RSSIGSLFAZ-KY Revision 07/09/2007 </w:t>
            </w:r>
          </w:p>
        </w:tc>
        <w:tc>
          <w:tcPr>
            <w:tcW w:w="6390" w:type="dxa"/>
            <w:vAlign w:val="bottom"/>
          </w:tcPr>
          <w:p w:rsidR="00CD52FC" w:rsidRPr="00CD52FC" w:rsidRDefault="00CD52FC" w:rsidP="00CD52FC">
            <w:pPr>
              <w:pStyle w:val="TableBodyText"/>
            </w:pPr>
            <w:r w:rsidRPr="00CD52FC">
              <w:t>Goods and Services Retail Installment Contract with Arbitration (KY) RSSIGSLFLZ-KY Revision 9/29/2015</w:t>
            </w:r>
          </w:p>
        </w:tc>
      </w:tr>
      <w:tr w:rsidR="00CD52FC" w:rsidTr="000314B5">
        <w:trPr>
          <w:trHeight w:val="288"/>
        </w:trPr>
        <w:tc>
          <w:tcPr>
            <w:tcW w:w="805" w:type="dxa"/>
            <w:vAlign w:val="center"/>
          </w:tcPr>
          <w:p w:rsidR="00CD52FC" w:rsidRDefault="00CD52FC" w:rsidP="00CD52FC">
            <w:pPr>
              <w:pStyle w:val="TableBodyText"/>
            </w:pPr>
            <w:r>
              <w:t>LA</w:t>
            </w:r>
          </w:p>
        </w:tc>
        <w:tc>
          <w:tcPr>
            <w:tcW w:w="6030" w:type="dxa"/>
            <w:vAlign w:val="center"/>
          </w:tcPr>
          <w:p w:rsidR="00CD52FC" w:rsidRDefault="00CD52FC" w:rsidP="00CD52FC">
            <w:pPr>
              <w:pStyle w:val="TableBodyText"/>
            </w:pPr>
            <w:r w:rsidRPr="008A44B4">
              <w:t>Goods and Services Retail Installment Contract with Arbitration (Louisiana) RSSIGSLFAZ-LA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(LA) RSSIGSLFLZ-LA Revision 9/29/2015</w:t>
            </w:r>
          </w:p>
        </w:tc>
      </w:tr>
      <w:tr w:rsidR="00CD52FC" w:rsidTr="000314B5">
        <w:trPr>
          <w:trHeight w:val="288"/>
        </w:trPr>
        <w:tc>
          <w:tcPr>
            <w:tcW w:w="805" w:type="dxa"/>
            <w:vAlign w:val="center"/>
          </w:tcPr>
          <w:p w:rsidR="00CD52FC" w:rsidRDefault="00CD52FC" w:rsidP="00CD52FC">
            <w:pPr>
              <w:pStyle w:val="TableBodyText"/>
            </w:pPr>
            <w:r>
              <w:t>MA</w:t>
            </w:r>
          </w:p>
        </w:tc>
        <w:tc>
          <w:tcPr>
            <w:tcW w:w="6030" w:type="dxa"/>
            <w:vAlign w:val="center"/>
          </w:tcPr>
          <w:p w:rsidR="00CD52FC" w:rsidRDefault="00CD52FC" w:rsidP="00CD52FC">
            <w:pPr>
              <w:pStyle w:val="TableBodyText"/>
            </w:pPr>
            <w:r w:rsidRPr="008A44B4">
              <w:t>Goods and Services Retail Installment Contr</w:t>
            </w:r>
            <w:r>
              <w:t>act with Arbitration (Massachus</w:t>
            </w:r>
            <w:r w:rsidRPr="008A44B4">
              <w:t>et</w:t>
            </w:r>
            <w:r>
              <w:t>t</w:t>
            </w:r>
            <w:r w:rsidRPr="008A44B4">
              <w:t>s) RSSIGSLFAZ-MA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(MA) RSSIGSLFLZ-MA Revision 9/29/2015</w:t>
            </w:r>
          </w:p>
        </w:tc>
      </w:tr>
      <w:tr w:rsidR="00CD52FC" w:rsidTr="000314B5">
        <w:trPr>
          <w:trHeight w:val="288"/>
        </w:trPr>
        <w:tc>
          <w:tcPr>
            <w:tcW w:w="805" w:type="dxa"/>
            <w:vAlign w:val="center"/>
          </w:tcPr>
          <w:p w:rsidR="00CD52FC" w:rsidRDefault="00CD52FC" w:rsidP="00CD52FC">
            <w:pPr>
              <w:pStyle w:val="TableBodyText"/>
            </w:pPr>
            <w:r>
              <w:t>MD</w:t>
            </w:r>
          </w:p>
        </w:tc>
        <w:tc>
          <w:tcPr>
            <w:tcW w:w="6030" w:type="dxa"/>
            <w:vAlign w:val="center"/>
          </w:tcPr>
          <w:p w:rsidR="00CD52FC" w:rsidRDefault="00CD52FC" w:rsidP="00CD52FC">
            <w:pPr>
              <w:pStyle w:val="TableBodyText"/>
            </w:pPr>
            <w:r w:rsidRPr="008A44B4">
              <w:t>Goods and Services Retail Installment Contract with Arbitration (Maryland) RSSIGSLFAZ-MD Revision 03/15/2006</w:t>
            </w:r>
          </w:p>
        </w:tc>
        <w:tc>
          <w:tcPr>
            <w:tcW w:w="6390" w:type="dxa"/>
            <w:vAlign w:val="bottom"/>
          </w:tcPr>
          <w:p w:rsidR="00CD52FC" w:rsidRPr="00CD52FC" w:rsidRDefault="00CD52FC" w:rsidP="00CD52FC">
            <w:pPr>
              <w:pStyle w:val="TableBodyText"/>
            </w:pPr>
            <w:r w:rsidRPr="00CD52FC">
              <w:t>Goods and Services Retail Installment Contract with Arbitration (MD) RSSIGSLFLZ-MD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lastRenderedPageBreak/>
              <w:t>ME</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8A44B4">
              <w:t>Goods and Services Retail Installment Contract with Arbitration (Maine) RSSIGSLFAZ-ME Revision 06/29/2006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(ME) RSSIGSLFLZ-ME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MI</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(Michigan) RSSIGSLFAZ-MI Revision 08/18/2006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(MI) RSSIGSLFLZ-MI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MN</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(Minnesota) RSSIGSLFAZ-MN Revision 11/11/2012</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(MN) RSSIGSLFLZ-MN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MO</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(Missouri) RSSIGSLFAZ-MO Revision 7/28/2011</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(MO) RSSIGSLFLZ-MO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MS</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(Mississippi) RSSIGSLFAZ-MS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(MS) RSSIGSLFLZ-MS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MT</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(Montana) RSSIGSLFAZ-MT Revision 10/1/2013</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(MT) RSSIGSLFLZ-MT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NC</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(North Carolina) RSSIGSLFAZ-NC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(NC) RSSIGSLFLZ-NC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ND</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(North Dakota) RSSIGSLFAZ-ND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(ND) RSSIGSLFLZ-ND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NE</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964621">
              <w:t>Goods and Services Retail Installment Contract with Arbitration (Nebraska) RSSIGSLFAZ-NE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(NE) RSSIGSLFAZ-NE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NH</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(New Hampshire) RSSIGSLFAZ-NH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(NH) RSSIGSLFLZ-NH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NJ</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(New Jersey) RSSIGSLFAZ-NJ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(NJ) RSSIGSLFLZ-NJ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lastRenderedPageBreak/>
              <w:t>NM</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(New Mexico) RSSIGSLFAZ-NM Revision 7/28/2011</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(NM) RSSIGSLFLZ-NM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NV</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(Nevada) RSSIGSLFAZ-NV Revision 7/28/2011</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(NV) RSSIGSLFLZ-NV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NY</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(New York) RSSIGSLFAZ-NY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(NY) RSSIGSLFLZ-NY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OH</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(Ohio) RSSIGSLFAZ-OH Revision 9/11/2012</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(OH) RSSIGSLFLZ-OH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OK</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(OK) RSSIGSLFAZ-OK Revision 7/1/2014</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(OK) RSSIGSLFAZ-OK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Pr="002A7752" w:rsidRDefault="00CD52FC" w:rsidP="00CD52FC">
            <w:pPr>
              <w:pStyle w:val="TableBodyText"/>
            </w:pPr>
            <w:r w:rsidRPr="002A7752">
              <w:t>OR</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Pr="002A7752" w:rsidRDefault="002A7752" w:rsidP="00CD52FC">
            <w:pPr>
              <w:pStyle w:val="TableBodyText"/>
            </w:pPr>
            <w:r w:rsidRPr="002A7752">
              <w:t>Goods and Services Retail Installment Contract with Arbitration (Oregon) RSSIGSLFAZ-OR Revision 10/1/2013</w:t>
            </w:r>
          </w:p>
        </w:tc>
        <w:tc>
          <w:tcPr>
            <w:tcW w:w="6390" w:type="dxa"/>
            <w:tcBorders>
              <w:top w:val="single" w:sz="4" w:space="0" w:color="auto"/>
              <w:left w:val="single" w:sz="4" w:space="0" w:color="auto"/>
              <w:bottom w:val="single" w:sz="4" w:space="0" w:color="auto"/>
              <w:right w:val="single" w:sz="4" w:space="0" w:color="auto"/>
            </w:tcBorders>
            <w:vAlign w:val="bottom"/>
          </w:tcPr>
          <w:p w:rsidR="00683D6C" w:rsidRPr="00CD52FC" w:rsidRDefault="00CD52FC" w:rsidP="00CD52FC">
            <w:pPr>
              <w:pStyle w:val="TableBodyText"/>
            </w:pPr>
            <w:r w:rsidRPr="002A7752">
              <w:t>Goods and Services Retail Installment Contract with Arbitration (OR) RSSIGSLFAZ-OR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t>PA</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(PA) RSSIGSLFAZ-PA Revision 12/01/2014</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(PA) RSSIGSLFLZ-PA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2A7752" w:rsidP="00CD52FC">
            <w:pPr>
              <w:pStyle w:val="TableBodyText"/>
            </w:pPr>
            <w:r>
              <w:t>RI</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(Rhode Island) RSSIGSLFAZ-RI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(RI) RSSIGSLFLZ-RI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2A7752" w:rsidP="00CD52FC">
            <w:pPr>
              <w:pStyle w:val="TableBodyText"/>
            </w:pPr>
            <w:r>
              <w:t>SC</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CC3762">
              <w:t>Goods and Services Retail Installment Contract with Arbitration (SC) RSSIGSLFAZ-SC Revision 7/1/2014</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(SC) RSSIGSLFLZ-SC Revision 9/29/2015</w:t>
            </w:r>
          </w:p>
        </w:tc>
      </w:tr>
      <w:tr w:rsidR="00CD52FC"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CD52FC" w:rsidRDefault="002A7752" w:rsidP="00CD52FC">
            <w:pPr>
              <w:pStyle w:val="TableBodyText"/>
            </w:pPr>
            <w:r>
              <w:t>SD</w:t>
            </w:r>
          </w:p>
        </w:tc>
        <w:tc>
          <w:tcPr>
            <w:tcW w:w="6030" w:type="dxa"/>
            <w:tcBorders>
              <w:top w:val="single" w:sz="4" w:space="0" w:color="auto"/>
              <w:left w:val="single" w:sz="4" w:space="0" w:color="auto"/>
              <w:bottom w:val="single" w:sz="4" w:space="0" w:color="auto"/>
              <w:right w:val="single" w:sz="4" w:space="0" w:color="auto"/>
            </w:tcBorders>
            <w:vAlign w:val="center"/>
          </w:tcPr>
          <w:p w:rsidR="00CD52FC" w:rsidRDefault="00CD52FC" w:rsidP="00CD52FC">
            <w:pPr>
              <w:pStyle w:val="TableBodyText"/>
            </w:pPr>
            <w:r w:rsidRPr="00923196">
              <w:t>Goods and Services Retail Installment Contract with Arbitration (South Dakota) RSSIGSLFAZ-SD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CD52FC" w:rsidRPr="00CD52FC" w:rsidRDefault="00CD52FC" w:rsidP="00CD52FC">
            <w:pPr>
              <w:pStyle w:val="TableBodyText"/>
            </w:pPr>
            <w:r w:rsidRPr="00CD52FC">
              <w:t>Goods and Services Retail Installment Contract with Arbitration (SD) RSSIGSLFAZ-SD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CD52FC">
            <w:pPr>
              <w:pStyle w:val="TableBodyText"/>
            </w:pPr>
            <w:r>
              <w:lastRenderedPageBreak/>
              <w:t>TN</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Pr="00923196" w:rsidRDefault="002A7752" w:rsidP="00CD52FC">
            <w:pPr>
              <w:pStyle w:val="TableBodyText"/>
            </w:pPr>
            <w:r w:rsidRPr="002A7752">
              <w:t>Goods and Services Retail Installment Contract with Arbitration (Tennessee) RSSIGSLFAZ-TN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CD52FC">
            <w:pPr>
              <w:pStyle w:val="TableBodyText"/>
            </w:pPr>
            <w:r w:rsidRPr="002A7752">
              <w:t>Goods and Services Retail Installment Contract with Arbitration (TN) RSSIGSLFLZ-TN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TX</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C97B28">
              <w:t>Goods and Services Retail Installment Contract with Arbitration (Texas) RSSIGSLFAZ-TX Revision 12/30/2013</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(TX) RSSIGSLFAZ-TX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UT</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C97B28">
              <w:t>Goods and Services Retail Installment Contract with Arbitration (Utah) RSSIGSLFAZ-UT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(UT) RSSIGSLFLZ-UT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VA</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C97B28">
              <w:t>Goods and Services Retail Installment Contract with Arbitration (Virginia) RSSIGSLFAZ-VA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(VA) RSSIGSLFLZ-VA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VT</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964621">
              <w:t>Goods and Services Retail Installment Contract with Arbitration (Vermont) RSSIGSLFAZ-VT Revision 03/15/2006</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(VT) RSSIGSLFAZ-VT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WA</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964621">
              <w:t>Goods and Services Retail Installment Contract with Arbitration (Washington) RSSIGSLFAZ-WA Revision 7/28/2011</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(WA) RSSIGSLFAZ-WA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WI</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964621">
              <w:t>Goods and Services Retail Installment Contract with Arbitration (West Virginia) RSSIGSLFAZ-WV Revision 6/12/2015</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2A7752" w:rsidP="002A7752">
            <w:pPr>
              <w:pStyle w:val="TableBodyText"/>
            </w:pPr>
            <w:r w:rsidRPr="00CD52FC">
              <w:t>Goods and Services Retail Installment Contract with Arbitration (WI) RSSIGSLFAZ-WI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WV</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964621">
              <w:t>Goods and Services Retail Installment Contract with Arbitration (West Virginia) RSSIGSLFAZ-WV Revision 6/12/2015</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CD52FC" w:rsidRDefault="00EF50B1" w:rsidP="002A7752">
            <w:pPr>
              <w:pStyle w:val="TableBodyText"/>
            </w:pPr>
            <w:r w:rsidRPr="00EF50B1">
              <w:t>Goods and Services Retail Installment Contract with Arbitration (WV) RSSIGSLFAZ-WV Revision 9/29/2015</w:t>
            </w:r>
          </w:p>
        </w:tc>
      </w:tr>
      <w:tr w:rsidR="002A7752" w:rsidTr="00964621">
        <w:trPr>
          <w:trHeight w:val="288"/>
        </w:trPr>
        <w:tc>
          <w:tcPr>
            <w:tcW w:w="805"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t>WY</w:t>
            </w:r>
          </w:p>
        </w:tc>
        <w:tc>
          <w:tcPr>
            <w:tcW w:w="6030" w:type="dxa"/>
            <w:tcBorders>
              <w:top w:val="single" w:sz="4" w:space="0" w:color="auto"/>
              <w:left w:val="single" w:sz="4" w:space="0" w:color="auto"/>
              <w:bottom w:val="single" w:sz="4" w:space="0" w:color="auto"/>
              <w:right w:val="single" w:sz="4" w:space="0" w:color="auto"/>
            </w:tcBorders>
            <w:vAlign w:val="center"/>
          </w:tcPr>
          <w:p w:rsidR="002A7752" w:rsidRDefault="002A7752" w:rsidP="002A7752">
            <w:pPr>
              <w:pStyle w:val="TableBodyText"/>
            </w:pPr>
            <w:r w:rsidRPr="00964621">
              <w:t>Goods and Services Retail Installment Contract with Arbitration (Wyoming) RSSIGSLFAZ-WY Revision 4/2/2009</w:t>
            </w:r>
          </w:p>
        </w:tc>
        <w:tc>
          <w:tcPr>
            <w:tcW w:w="6390" w:type="dxa"/>
            <w:tcBorders>
              <w:top w:val="single" w:sz="4" w:space="0" w:color="auto"/>
              <w:left w:val="single" w:sz="4" w:space="0" w:color="auto"/>
              <w:bottom w:val="single" w:sz="4" w:space="0" w:color="auto"/>
              <w:right w:val="single" w:sz="4" w:space="0" w:color="auto"/>
            </w:tcBorders>
            <w:vAlign w:val="bottom"/>
          </w:tcPr>
          <w:p w:rsidR="002A7752" w:rsidRPr="009B6BFC" w:rsidRDefault="002A7752" w:rsidP="002A7752">
            <w:pPr>
              <w:pStyle w:val="TableBodyText"/>
            </w:pPr>
            <w:r w:rsidRPr="00CD52FC">
              <w:t>Goods and Services Retail Installment Contract with Arbitration (WY) RSSIGSLFAZ-WY Revision 9/29/2015</w:t>
            </w:r>
          </w:p>
        </w:tc>
      </w:tr>
    </w:tbl>
    <w:p w:rsidR="00964621" w:rsidRDefault="00964621" w:rsidP="00CC3762">
      <w:pPr>
        <w:pStyle w:val="BodyText"/>
      </w:pPr>
    </w:p>
    <w:p w:rsidR="00923196" w:rsidRDefault="00923196" w:rsidP="00CC3762">
      <w:pPr>
        <w:pStyle w:val="BodyText"/>
      </w:pPr>
    </w:p>
    <w:p w:rsidR="00964621" w:rsidRDefault="00964621" w:rsidP="00CC3762">
      <w:pPr>
        <w:pStyle w:val="BodyText"/>
        <w:sectPr w:rsidR="00964621" w:rsidSect="0071379D">
          <w:pgSz w:w="15840" w:h="12240" w:orient="landscape"/>
          <w:pgMar w:top="1440" w:right="1440" w:bottom="1440" w:left="1440" w:header="720" w:footer="720" w:gutter="0"/>
          <w:cols w:space="720"/>
          <w:docGrid w:linePitch="360"/>
        </w:sectPr>
      </w:pPr>
    </w:p>
    <w:p w:rsidR="009A2A2C" w:rsidRPr="00234E01" w:rsidRDefault="00D64F44" w:rsidP="00C137AF">
      <w:pPr>
        <w:rPr>
          <w:szCs w:val="20"/>
        </w:rPr>
      </w:pPr>
      <w:r>
        <w:rPr>
          <w:szCs w:val="20"/>
        </w:rPr>
        <w:lastRenderedPageBreak/>
        <w:br w:type="page"/>
      </w:r>
      <w:r w:rsidR="003D7870">
        <w:rPr>
          <w:noProof/>
        </w:rPr>
        <w:lastRenderedPageBreak/>
        <w:drawing>
          <wp:anchor distT="0" distB="0" distL="114300" distR="114300" simplePos="0" relativeHeight="251653632" behindDoc="1" locked="0" layoutInCell="1" allowOverlap="1" wp14:anchorId="4BDDFDB0" wp14:editId="1E5A3762">
            <wp:simplePos x="0" y="0"/>
            <wp:positionH relativeFrom="column">
              <wp:posOffset>-657225</wp:posOffset>
            </wp:positionH>
            <wp:positionV relativeFrom="paragraph">
              <wp:posOffset>-466725</wp:posOffset>
            </wp:positionV>
            <wp:extent cx="6858000" cy="8949690"/>
            <wp:effectExtent l="0" t="0" r="0" b="3810"/>
            <wp:wrapNone/>
            <wp:docPr id="7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894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3D7870">
        <w:rPr>
          <w:noProof/>
        </w:rPr>
        <mc:AlternateContent>
          <mc:Choice Requires="wps">
            <w:drawing>
              <wp:anchor distT="0" distB="0" distL="114300" distR="114300" simplePos="0" relativeHeight="251654656" behindDoc="0" locked="0" layoutInCell="1" allowOverlap="1" wp14:anchorId="060B7A67" wp14:editId="0163860E">
                <wp:simplePos x="0" y="0"/>
                <wp:positionH relativeFrom="column">
                  <wp:posOffset>152400</wp:posOffset>
                </wp:positionH>
                <wp:positionV relativeFrom="paragraph">
                  <wp:posOffset>3601085</wp:posOffset>
                </wp:positionV>
                <wp:extent cx="5229225" cy="3609975"/>
                <wp:effectExtent l="9525" t="10160" r="9525" b="8890"/>
                <wp:wrapNone/>
                <wp:docPr id="6"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3609975"/>
                        </a:xfrm>
                        <a:prstGeom prst="rect">
                          <a:avLst/>
                        </a:prstGeom>
                        <a:solidFill>
                          <a:srgbClr val="FFFFFF">
                            <a:alpha val="0"/>
                          </a:srgbClr>
                        </a:solidFill>
                        <a:ln w="9525">
                          <a:solidFill>
                            <a:srgbClr val="000000"/>
                          </a:solidFill>
                          <a:miter lim="800000"/>
                          <a:headEnd/>
                          <a:tailEnd/>
                        </a:ln>
                      </wps:spPr>
                      <wps:txbx>
                        <w:txbxContent>
                          <w:p w:rsidR="00F449DA" w:rsidRPr="00FE4516" w:rsidRDefault="00F449DA" w:rsidP="002E1B19">
                            <w:pPr>
                              <w:rPr>
                                <w:rFonts w:cs="Arial"/>
                                <w:color w:val="FFFFFF"/>
                                <w:sz w:val="18"/>
                                <w:szCs w:val="18"/>
                              </w:rPr>
                            </w:pPr>
                            <w:r w:rsidRPr="008C0B53">
                              <w:rPr>
                                <w:b/>
                                <w:color w:val="FFFFFF"/>
                                <w:sz w:val="18"/>
                                <w:szCs w:val="18"/>
                              </w:rPr>
                              <w:t xml:space="preserve">About </w:t>
                            </w:r>
                            <w:proofErr w:type="spellStart"/>
                            <w:r w:rsidRPr="008C0B53">
                              <w:rPr>
                                <w:b/>
                                <w:color w:val="FFFFFF"/>
                                <w:sz w:val="18"/>
                                <w:szCs w:val="18"/>
                              </w:rPr>
                              <w:t>Wolters</w:t>
                            </w:r>
                            <w:proofErr w:type="spellEnd"/>
                            <w:r w:rsidRPr="008C0B53">
                              <w:rPr>
                                <w:b/>
                                <w:color w:val="FFFFFF"/>
                                <w:sz w:val="18"/>
                                <w:szCs w:val="18"/>
                              </w:rPr>
                              <w:t xml:space="preserve"> Kluwer Financial Services</w:t>
                            </w:r>
                            <w:r w:rsidRPr="008C0B53">
                              <w:rPr>
                                <w:color w:val="FFFFFF"/>
                                <w:sz w:val="18"/>
                                <w:szCs w:val="18"/>
                              </w:rPr>
                              <w:t xml:space="preserve"> - </w:t>
                            </w:r>
                            <w:r w:rsidRPr="00FE4516">
                              <w:rPr>
                                <w:rFonts w:cs="Arial"/>
                                <w:color w:val="FFFFFF"/>
                                <w:sz w:val="18"/>
                                <w:szCs w:val="18"/>
                              </w:rPr>
                              <w:t xml:space="preserve">Whether complying with regulatory requirements or managing financial transactions, addressing a single key risk, or working toward a holistic enterprise risk management strategy, </w:t>
                            </w:r>
                            <w:hyperlink r:id="rId17" w:history="1">
                              <w:proofErr w:type="spellStart"/>
                              <w:r w:rsidRPr="00FE4516">
                                <w:rPr>
                                  <w:rFonts w:cs="Arial"/>
                                  <w:color w:val="FFFFFF"/>
                                  <w:sz w:val="18"/>
                                  <w:szCs w:val="18"/>
                                </w:rPr>
                                <w:t>Wolters</w:t>
                              </w:r>
                              <w:proofErr w:type="spellEnd"/>
                              <w:r w:rsidRPr="00FE4516">
                                <w:rPr>
                                  <w:rFonts w:cs="Arial"/>
                                  <w:color w:val="FFFFFF"/>
                                  <w:sz w:val="18"/>
                                  <w:szCs w:val="18"/>
                                </w:rPr>
                                <w:t xml:space="preserve"> Kluwer Financial Services</w:t>
                              </w:r>
                            </w:hyperlink>
                            <w:r w:rsidRPr="00FE4516">
                              <w:rPr>
                                <w:rFonts w:cs="Arial"/>
                                <w:color w:val="FFFFFF"/>
                                <w:sz w:val="18"/>
                                <w:szCs w:val="18"/>
                              </w:rPr>
                              <w:t xml:space="preserve"> works with more than 15,000 customers worldwide to help them successfully navigate regulatory complexity, optimize risk and financial performance, and manage data to support critical decisions. </w:t>
                            </w:r>
                            <w:proofErr w:type="spellStart"/>
                            <w:r w:rsidRPr="00FE4516">
                              <w:rPr>
                                <w:rFonts w:cs="Arial"/>
                                <w:color w:val="FFFFFF"/>
                                <w:sz w:val="18"/>
                                <w:szCs w:val="18"/>
                              </w:rPr>
                              <w:t>Wolters</w:t>
                            </w:r>
                            <w:proofErr w:type="spellEnd"/>
                            <w:r w:rsidRPr="00FE4516">
                              <w:rPr>
                                <w:rFonts w:cs="Arial"/>
                                <w:color w:val="FFFFFF"/>
                                <w:sz w:val="18"/>
                                <w:szCs w:val="18"/>
                              </w:rPr>
                              <w:t xml:space="preserve"> Kluwer Financial Services provides risk management, compliance, finance and audit solutions that help financial organizations improve efficiency and effectiveness across their enterprise. With more than 30 offices in 20 countries, the company’s prominent brands include: AppOne®, </w:t>
                            </w:r>
                            <w:r w:rsidRPr="00FE4516">
                              <w:rPr>
                                <w:rFonts w:cs="Arial"/>
                                <w:i/>
                                <w:iCs/>
                                <w:color w:val="FFFFFF"/>
                                <w:sz w:val="18"/>
                                <w:szCs w:val="18"/>
                              </w:rPr>
                              <w:t>ARC</w:t>
                            </w:r>
                            <w:r w:rsidRPr="00FE4516">
                              <w:rPr>
                                <w:rFonts w:cs="Arial"/>
                                <w:color w:val="FFFFFF"/>
                                <w:sz w:val="18"/>
                                <w:szCs w:val="18"/>
                              </w:rPr>
                              <w:t xml:space="preserve"> Logics®, </w:t>
                            </w:r>
                            <w:proofErr w:type="spellStart"/>
                            <w:r w:rsidRPr="00FE4516">
                              <w:rPr>
                                <w:rFonts w:cs="Arial"/>
                                <w:color w:val="FFFFFF"/>
                                <w:sz w:val="18"/>
                                <w:szCs w:val="18"/>
                              </w:rPr>
                              <w:t>AuthenticWeb</w:t>
                            </w:r>
                            <w:proofErr w:type="spellEnd"/>
                            <w:r w:rsidRPr="00FE4516">
                              <w:rPr>
                                <w:rFonts w:cs="Arial"/>
                                <w:color w:val="FFFFFF"/>
                                <w:sz w:val="18"/>
                                <w:szCs w:val="18"/>
                              </w:rPr>
                              <w:t xml:space="preserve">™, Bankers Systems, Capital Changes, CASH Suite™, </w:t>
                            </w:r>
                            <w:proofErr w:type="spellStart"/>
                            <w:r w:rsidRPr="00FE4516">
                              <w:rPr>
                                <w:rFonts w:cs="Arial"/>
                                <w:color w:val="FFFFFF"/>
                                <w:sz w:val="18"/>
                                <w:szCs w:val="18"/>
                              </w:rPr>
                              <w:t>FRSGlobal</w:t>
                            </w:r>
                            <w:proofErr w:type="spellEnd"/>
                            <w:r w:rsidRPr="00FE4516">
                              <w:rPr>
                                <w:rFonts w:cs="Arial"/>
                                <w:color w:val="FFFFFF"/>
                                <w:sz w:val="18"/>
                                <w:szCs w:val="18"/>
                              </w:rPr>
                              <w:t xml:space="preserve">, </w:t>
                            </w:r>
                            <w:proofErr w:type="spellStart"/>
                            <w:r w:rsidRPr="00FE4516">
                              <w:rPr>
                                <w:rFonts w:cs="Arial"/>
                                <w:color w:val="FFFFFF"/>
                                <w:sz w:val="18"/>
                                <w:szCs w:val="18"/>
                              </w:rPr>
                              <w:t>FinArch</w:t>
                            </w:r>
                            <w:proofErr w:type="spellEnd"/>
                            <w:r w:rsidRPr="00FE4516">
                              <w:rPr>
                                <w:rFonts w:cs="Arial"/>
                                <w:color w:val="FFFFFF"/>
                                <w:sz w:val="18"/>
                                <w:szCs w:val="18"/>
                              </w:rPr>
                              <w:t>,</w:t>
                            </w:r>
                            <w:r w:rsidRPr="00FE4516">
                              <w:rPr>
                                <w:color w:val="FFFFFF"/>
                                <w:sz w:val="18"/>
                                <w:szCs w:val="18"/>
                              </w:rPr>
                              <w:t xml:space="preserve"> </w:t>
                            </w:r>
                            <w:proofErr w:type="spellStart"/>
                            <w:r w:rsidRPr="00FE4516">
                              <w:rPr>
                                <w:rFonts w:cs="Arial"/>
                                <w:color w:val="FFFFFF"/>
                                <w:sz w:val="18"/>
                                <w:szCs w:val="18"/>
                              </w:rPr>
                              <w:t>GainsKeeper</w:t>
                            </w:r>
                            <w:proofErr w:type="spellEnd"/>
                            <w:r w:rsidRPr="00FE4516">
                              <w:rPr>
                                <w:rFonts w:cs="Arial"/>
                                <w:color w:val="FFFFFF"/>
                                <w:sz w:val="18"/>
                                <w:szCs w:val="18"/>
                              </w:rPr>
                              <w:t xml:space="preserve">®, NILS®, </w:t>
                            </w:r>
                            <w:proofErr w:type="spellStart"/>
                            <w:r w:rsidRPr="00FE4516">
                              <w:rPr>
                                <w:rFonts w:cs="Arial"/>
                                <w:color w:val="FFFFFF"/>
                                <w:sz w:val="18"/>
                                <w:szCs w:val="18"/>
                              </w:rPr>
                              <w:t>TeamMate</w:t>
                            </w:r>
                            <w:proofErr w:type="spellEnd"/>
                            <w:r w:rsidRPr="00FE4516">
                              <w:rPr>
                                <w:rFonts w:cs="Arial"/>
                                <w:color w:val="FFFFFF"/>
                                <w:sz w:val="18"/>
                                <w:szCs w:val="18"/>
                              </w:rPr>
                              <w:t xml:space="preserve">®, Uniform Forms™, VMP® Mortgage Solutions and Wiz®. </w:t>
                            </w:r>
                            <w:proofErr w:type="spellStart"/>
                            <w:r w:rsidRPr="00FE4516">
                              <w:rPr>
                                <w:rFonts w:cs="Arial"/>
                                <w:color w:val="FFFFFF"/>
                                <w:sz w:val="18"/>
                                <w:szCs w:val="18"/>
                              </w:rPr>
                              <w:t>Wolters</w:t>
                            </w:r>
                            <w:proofErr w:type="spellEnd"/>
                            <w:r w:rsidRPr="00FE4516">
                              <w:rPr>
                                <w:rFonts w:cs="Arial"/>
                                <w:color w:val="FFFFFF"/>
                                <w:sz w:val="18"/>
                                <w:szCs w:val="18"/>
                              </w:rPr>
                              <w:t xml:space="preserve"> Kluwer Financial Services is part of </w:t>
                            </w:r>
                            <w:hyperlink r:id="rId18" w:tgtFrame="_parent" w:tooltip="blocked::http://www.wolterskluwer.com/&#10;http://www.wolterskluwer.com/" w:history="1">
                              <w:proofErr w:type="spellStart"/>
                              <w:r w:rsidRPr="00FE4516">
                                <w:rPr>
                                  <w:rFonts w:cs="Arial"/>
                                  <w:color w:val="FFFFFF"/>
                                  <w:sz w:val="18"/>
                                  <w:szCs w:val="18"/>
                                  <w:u w:val="single"/>
                                </w:rPr>
                                <w:t>Wolters</w:t>
                              </w:r>
                              <w:proofErr w:type="spellEnd"/>
                              <w:r w:rsidRPr="00FE4516">
                                <w:rPr>
                                  <w:rFonts w:cs="Arial"/>
                                  <w:color w:val="FFFFFF"/>
                                  <w:sz w:val="18"/>
                                  <w:szCs w:val="18"/>
                                  <w:u w:val="single"/>
                                </w:rPr>
                                <w:t xml:space="preserve"> Kluwer</w:t>
                              </w:r>
                            </w:hyperlink>
                            <w:r w:rsidRPr="00FE4516">
                              <w:rPr>
                                <w:rFonts w:cs="Arial"/>
                                <w:color w:val="FFFFFF"/>
                                <w:sz w:val="18"/>
                                <w:szCs w:val="18"/>
                              </w:rPr>
                              <w:t>, a leading global information services and solutions provid</w:t>
                            </w:r>
                            <w:r w:rsidR="00225C87">
                              <w:rPr>
                                <w:rFonts w:cs="Arial"/>
                                <w:color w:val="FFFFFF"/>
                                <w:sz w:val="18"/>
                                <w:szCs w:val="18"/>
                              </w:rPr>
                              <w:t>er with annual revenues of (2013</w:t>
                            </w:r>
                            <w:r w:rsidRPr="00FE4516">
                              <w:rPr>
                                <w:rFonts w:cs="Arial"/>
                                <w:color w:val="FFFFFF"/>
                                <w:sz w:val="18"/>
                                <w:szCs w:val="18"/>
                              </w:rPr>
                              <w:t xml:space="preserve">) €3.6 billion ($4.7 billion) and approximately 19,000 employees worldwide. Please visit our </w:t>
                            </w:r>
                            <w:hyperlink r:id="rId19" w:tgtFrame="_parent" w:tooltip="http://www.wolterskluwerfs.com/About/About.html" w:history="1">
                              <w:r w:rsidRPr="00FE4516">
                                <w:rPr>
                                  <w:rFonts w:cs="Arial"/>
                                  <w:color w:val="FFFFFF"/>
                                  <w:sz w:val="18"/>
                                  <w:szCs w:val="18"/>
                                  <w:u w:val="single"/>
                                </w:rPr>
                                <w:t>website</w:t>
                              </w:r>
                            </w:hyperlink>
                            <w:r w:rsidRPr="00FE4516">
                              <w:rPr>
                                <w:rFonts w:cs="Arial"/>
                                <w:color w:val="FFFFFF"/>
                                <w:sz w:val="18"/>
                                <w:szCs w:val="18"/>
                              </w:rPr>
                              <w:t xml:space="preserve"> for more information.</w:t>
                            </w:r>
                          </w:p>
                          <w:p w:rsidR="00F449DA" w:rsidRPr="00FE4516" w:rsidRDefault="00F449DA" w:rsidP="002E1B19">
                            <w:pPr>
                              <w:rPr>
                                <w:color w:val="FFFFFF"/>
                                <w:sz w:val="18"/>
                                <w:szCs w:val="18"/>
                              </w:rPr>
                            </w:pPr>
                          </w:p>
                          <w:p w:rsidR="00F449DA" w:rsidRDefault="00F449DA" w:rsidP="006D3C0E">
                            <w:pPr>
                              <w:pStyle w:val="Boilerplate"/>
                            </w:pPr>
                            <w:proofErr w:type="spellStart"/>
                            <w:r w:rsidRPr="00F87052">
                              <w:rPr>
                                <w:b/>
                              </w:rPr>
                              <w:t>Wolters</w:t>
                            </w:r>
                            <w:proofErr w:type="spellEnd"/>
                            <w:r w:rsidRPr="00F87052">
                              <w:rPr>
                                <w:b/>
                              </w:rPr>
                              <w:t xml:space="preserve"> Kluwer Financial </w:t>
                            </w:r>
                            <w:proofErr w:type="gramStart"/>
                            <w:r w:rsidRPr="00F87052">
                              <w:rPr>
                                <w:b/>
                              </w:rPr>
                              <w:t>Services</w:t>
                            </w:r>
                            <w:r>
                              <w:t xml:space="preserve">  </w:t>
                            </w:r>
                            <w:proofErr w:type="gramEnd"/>
                            <w:r>
                              <w:br/>
                              <w:t xml:space="preserve">6815 </w:t>
                            </w:r>
                            <w:proofErr w:type="spellStart"/>
                            <w:r>
                              <w:t>Saukview</w:t>
                            </w:r>
                            <w:proofErr w:type="spellEnd"/>
                            <w:r>
                              <w:t xml:space="preserve"> Drive</w:t>
                            </w:r>
                            <w:r>
                              <w:br/>
                              <w:t>St. Cloud, MN 56303</w:t>
                            </w:r>
                            <w:r>
                              <w:br/>
                              <w:t>Toll-free: 800.274.2711</w:t>
                            </w:r>
                          </w:p>
                          <w:p w:rsidR="00F449DA" w:rsidRDefault="00F449DA" w:rsidP="006D3C0E">
                            <w:pPr>
                              <w:pStyle w:val="CoverNormal"/>
                            </w:pPr>
                            <w:r w:rsidRPr="00F87052">
                              <w:t xml:space="preserve">To learn more visit </w:t>
                            </w:r>
                            <w:r w:rsidRPr="00F87052">
                              <w:rPr>
                                <w:b/>
                              </w:rPr>
                              <w:t>WoltersKluwerFS.com</w:t>
                            </w:r>
                            <w:r w:rsidRPr="00F87052">
                              <w:t>.</w:t>
                            </w:r>
                          </w:p>
                          <w:p w:rsidR="00F449DA" w:rsidRPr="009954C2" w:rsidRDefault="00F449DA" w:rsidP="006D3C0E">
                            <w:pPr>
                              <w:pStyle w:val="Boilerplate"/>
                            </w:pPr>
                            <w:r>
                              <w:t>© 2016</w:t>
                            </w:r>
                            <w:r w:rsidRPr="009954C2">
                              <w:t xml:space="preserve"> </w:t>
                            </w:r>
                            <w:proofErr w:type="spellStart"/>
                            <w:r w:rsidRPr="009954C2">
                              <w:t>Wolters</w:t>
                            </w:r>
                            <w:proofErr w:type="spellEnd"/>
                            <w:r w:rsidRPr="009954C2">
                              <w:t xml:space="preserve"> Kluwer Financial Services, Inc.  All Rights Reserved.</w:t>
                            </w:r>
                          </w:p>
                          <w:p w:rsidR="00F449DA" w:rsidRDefault="00F44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B7A67" id="Text Box 80" o:spid="_x0000_s1027" type="#_x0000_t202" style="position:absolute;margin-left:12pt;margin-top:283.55pt;width:411.75pt;height:28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">
                <v:fill opacity="0"/>
                <v:textbox>
                  <w:txbxContent>
                    <w:p w:rsidR="00F449DA" w:rsidRPr="00FE4516" w:rsidRDefault="00F449DA" w:rsidP="002E1B19">
                      <w:pPr>
                        <w:rPr>
                          <w:rFonts w:cs="Arial"/>
                          <w:color w:val="FFFFFF"/>
                          <w:sz w:val="18"/>
                          <w:szCs w:val="18"/>
                        </w:rPr>
                      </w:pPr>
                      <w:r w:rsidRPr="008C0B53">
                        <w:rPr>
                          <w:b/>
                          <w:color w:val="FFFFFF"/>
                          <w:sz w:val="18"/>
                          <w:szCs w:val="18"/>
                        </w:rPr>
                        <w:t>About Wolters Kluwer Financial Services</w:t>
                      </w:r>
                      <w:r w:rsidRPr="008C0B53">
                        <w:rPr>
                          <w:color w:val="FFFFFF"/>
                          <w:sz w:val="18"/>
                          <w:szCs w:val="18"/>
                        </w:rPr>
                        <w:t xml:space="preserve"> - </w:t>
                      </w:r>
                      <w:r w:rsidRPr="00FE4516">
                        <w:rPr>
                          <w:rFonts w:cs="Arial"/>
                          <w:color w:val="FFFFFF"/>
                          <w:sz w:val="18"/>
                          <w:szCs w:val="18"/>
                        </w:rPr>
                        <w:t xml:space="preserve">Whether complying with regulatory requirements or managing financial transactions, addressing a single key risk, or working toward a holistic enterprise risk management strategy, </w:t>
                      </w:r>
                      <w:hyperlink r:id="rId20" w:history="1">
                        <w:r w:rsidRPr="00FE4516">
                          <w:rPr>
                            <w:rFonts w:cs="Arial"/>
                            <w:color w:val="FFFFFF"/>
                            <w:sz w:val="18"/>
                            <w:szCs w:val="18"/>
                          </w:rPr>
                          <w:t>Wolters Kluwer Financial Services</w:t>
                        </w:r>
                      </w:hyperlink>
                      <w:r w:rsidRPr="00FE4516">
                        <w:rPr>
                          <w:rFonts w:cs="Arial"/>
                          <w:color w:val="FFFFFF"/>
                          <w:sz w:val="18"/>
                          <w:szCs w:val="18"/>
                        </w:rPr>
                        <w:t xml:space="preserve"> works with more than 15,000 customers worldwide to help them successfully navigate regulatory complexity, optimize risk and financial performance, and manage data to support critical decisions. Wolters Kluwer Financial Services provides risk management, compliance, finance and audit solutions that help financial organizations improve efficiency and effectiveness across their enterprise. With more than 30 offices in 20 countries, the company’s prominent brands include: AppOne®, </w:t>
                      </w:r>
                      <w:r w:rsidRPr="00FE4516">
                        <w:rPr>
                          <w:rFonts w:cs="Arial"/>
                          <w:i/>
                          <w:iCs/>
                          <w:color w:val="FFFFFF"/>
                          <w:sz w:val="18"/>
                          <w:szCs w:val="18"/>
                        </w:rPr>
                        <w:t>ARC</w:t>
                      </w:r>
                      <w:r w:rsidRPr="00FE4516">
                        <w:rPr>
                          <w:rFonts w:cs="Arial"/>
                          <w:color w:val="FFFFFF"/>
                          <w:sz w:val="18"/>
                          <w:szCs w:val="18"/>
                        </w:rPr>
                        <w:t xml:space="preserve"> Logics®, AuthenticWeb™, Bankers Systems, Capital Changes, CASH Suite™, FRSGlobal, FinArch,</w:t>
                      </w:r>
                      <w:r w:rsidRPr="00FE4516">
                        <w:rPr>
                          <w:color w:val="FFFFFF"/>
                          <w:sz w:val="18"/>
                          <w:szCs w:val="18"/>
                        </w:rPr>
                        <w:t xml:space="preserve"> </w:t>
                      </w:r>
                      <w:r w:rsidRPr="00FE4516">
                        <w:rPr>
                          <w:rFonts w:cs="Arial"/>
                          <w:color w:val="FFFFFF"/>
                          <w:sz w:val="18"/>
                          <w:szCs w:val="18"/>
                        </w:rPr>
                        <w:t xml:space="preserve">GainsKeeper®, NILS®, TeamMate®, Uniform Forms™, VMP® Mortgage Solutions and Wiz®. Wolters Kluwer Financial Services is part of </w:t>
                      </w:r>
                      <w:hyperlink r:id="rId21" w:tgtFrame="_parent" w:tooltip="blocked::http://www.wolterskluwer.com/&#10;http://www.wolterskluwer.com/" w:history="1">
                        <w:r w:rsidRPr="00FE4516">
                          <w:rPr>
                            <w:rFonts w:cs="Arial"/>
                            <w:color w:val="FFFFFF"/>
                            <w:sz w:val="18"/>
                            <w:szCs w:val="18"/>
                            <w:u w:val="single"/>
                          </w:rPr>
                          <w:t>Wolters Kluwer</w:t>
                        </w:r>
                      </w:hyperlink>
                      <w:r w:rsidRPr="00FE4516">
                        <w:rPr>
                          <w:rFonts w:cs="Arial"/>
                          <w:color w:val="FFFFFF"/>
                          <w:sz w:val="18"/>
                          <w:szCs w:val="18"/>
                        </w:rPr>
                        <w:t>, a leading global information services and solutions provid</w:t>
                      </w:r>
                      <w:r w:rsidR="00225C87">
                        <w:rPr>
                          <w:rFonts w:cs="Arial"/>
                          <w:color w:val="FFFFFF"/>
                          <w:sz w:val="18"/>
                          <w:szCs w:val="18"/>
                        </w:rPr>
                        <w:t>er with annual revenues of (2013</w:t>
                      </w:r>
                      <w:bookmarkStart w:id="2" w:name="_GoBack"/>
                      <w:bookmarkEnd w:id="2"/>
                      <w:r w:rsidRPr="00FE4516">
                        <w:rPr>
                          <w:rFonts w:cs="Arial"/>
                          <w:color w:val="FFFFFF"/>
                          <w:sz w:val="18"/>
                          <w:szCs w:val="18"/>
                        </w:rPr>
                        <w:t xml:space="preserve">) €3.6 billion ($4.7 billion) and approximately 19,000 employees worldwide. Please visit our </w:t>
                      </w:r>
                      <w:hyperlink r:id="rId22" w:tgtFrame="_parent" w:tooltip="http://www.wolterskluwerfs.com/About/About.html" w:history="1">
                        <w:r w:rsidRPr="00FE4516">
                          <w:rPr>
                            <w:rFonts w:cs="Arial"/>
                            <w:color w:val="FFFFFF"/>
                            <w:sz w:val="18"/>
                            <w:szCs w:val="18"/>
                            <w:u w:val="single"/>
                          </w:rPr>
                          <w:t>website</w:t>
                        </w:r>
                      </w:hyperlink>
                      <w:r w:rsidRPr="00FE4516">
                        <w:rPr>
                          <w:rFonts w:cs="Arial"/>
                          <w:color w:val="FFFFFF"/>
                          <w:sz w:val="18"/>
                          <w:szCs w:val="18"/>
                        </w:rPr>
                        <w:t xml:space="preserve"> for more information.</w:t>
                      </w:r>
                    </w:p>
                    <w:p w:rsidR="00F449DA" w:rsidRPr="00FE4516" w:rsidRDefault="00F449DA" w:rsidP="002E1B19">
                      <w:pPr>
                        <w:rPr>
                          <w:color w:val="FFFFFF"/>
                          <w:sz w:val="18"/>
                          <w:szCs w:val="18"/>
                        </w:rPr>
                      </w:pPr>
                    </w:p>
                    <w:p w:rsidR="00F449DA" w:rsidRDefault="00F449DA" w:rsidP="006D3C0E">
                      <w:pPr>
                        <w:pStyle w:val="Boilerplate"/>
                      </w:pPr>
                      <w:r w:rsidRPr="00F87052">
                        <w:rPr>
                          <w:b/>
                        </w:rPr>
                        <w:t>Wolters Kluwer Financial Services</w:t>
                      </w:r>
                      <w:r>
                        <w:t xml:space="preserve">  </w:t>
                      </w:r>
                      <w:r>
                        <w:br/>
                        <w:t>6815 Saukview Drive</w:t>
                      </w:r>
                      <w:r>
                        <w:br/>
                        <w:t>St. Cloud, MN 56303</w:t>
                      </w:r>
                      <w:r>
                        <w:br/>
                        <w:t>Toll-free: 800.274.2711</w:t>
                      </w:r>
                    </w:p>
                    <w:p w:rsidR="00F449DA" w:rsidRDefault="00F449DA" w:rsidP="006D3C0E">
                      <w:pPr>
                        <w:pStyle w:val="CoverNormal"/>
                      </w:pPr>
                      <w:r w:rsidRPr="00F87052">
                        <w:t xml:space="preserve">To learn more visit </w:t>
                      </w:r>
                      <w:r w:rsidRPr="00F87052">
                        <w:rPr>
                          <w:b/>
                        </w:rPr>
                        <w:t>WoltersKluwerFS.com</w:t>
                      </w:r>
                      <w:r w:rsidRPr="00F87052">
                        <w:t>.</w:t>
                      </w:r>
                    </w:p>
                    <w:p w:rsidR="00F449DA" w:rsidRPr="009954C2" w:rsidRDefault="00F449DA" w:rsidP="006D3C0E">
                      <w:pPr>
                        <w:pStyle w:val="Boilerplate"/>
                      </w:pPr>
                      <w:r>
                        <w:t>© 2016</w:t>
                      </w:r>
                      <w:r w:rsidRPr="009954C2">
                        <w:t xml:space="preserve"> Wolters Kluwer Financial Services, Inc.  All Rights Reserved.</w:t>
                      </w:r>
                    </w:p>
                    <w:p w:rsidR="00F449DA" w:rsidRDefault="00F449DA"/>
                  </w:txbxContent>
                </v:textbox>
              </v:shape>
            </w:pict>
          </mc:Fallback>
        </mc:AlternateContent>
      </w:r>
    </w:p>
    <w:sectPr w:rsidR="009A2A2C" w:rsidRPr="00234E01" w:rsidSect="000078EE">
      <w:headerReference w:type="even" r:id="rId23"/>
      <w:headerReference w:type="default" r:id="rId24"/>
      <w:footerReference w:type="default" r:id="rId25"/>
      <w:headerReference w:type="first" r:id="rId26"/>
      <w:footerReference w:type="first" r:id="rId27"/>
      <w:pgSz w:w="12240" w:h="15840" w:code="1"/>
      <w:pgMar w:top="1627" w:right="1440" w:bottom="1800" w:left="1800" w:header="907" w:footer="432"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86F" w:rsidRDefault="00C1686F">
      <w:r>
        <w:separator/>
      </w:r>
    </w:p>
  </w:endnote>
  <w:endnote w:type="continuationSeparator" w:id="0">
    <w:p w:rsidR="00C1686F" w:rsidRDefault="00C1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Pr="000078EE" w:rsidRDefault="00F449DA" w:rsidP="000078EE">
    <w:pPr>
      <w:pStyle w:val="Footer"/>
    </w:pPr>
    <w:r>
      <w:rPr>
        <w:noProof/>
      </w:rPr>
      <w:drawing>
        <wp:anchor distT="0" distB="0" distL="114300" distR="114300" simplePos="0" relativeHeight="251658240" behindDoc="0" locked="0" layoutInCell="1" allowOverlap="1" wp14:anchorId="1DD7D9F3" wp14:editId="7CD11478">
          <wp:simplePos x="0" y="0"/>
          <wp:positionH relativeFrom="column">
            <wp:posOffset>4873625</wp:posOffset>
          </wp:positionH>
          <wp:positionV relativeFrom="paragraph">
            <wp:posOffset>-136525</wp:posOffset>
          </wp:positionV>
          <wp:extent cx="1389888" cy="347472"/>
          <wp:effectExtent l="0" t="0" r="1270" b="0"/>
          <wp:wrapNone/>
          <wp:docPr id="7" name="Picture 7" descr="WK_Fin_Serv_RGB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K_Fin_Serv_RGB_R2"/>
                  <pic:cNvPicPr>
                    <a:picLocks noChangeAspect="1" noChangeArrowheads="1"/>
                  </pic:cNvPicPr>
                </pic:nvPicPr>
                <pic:blipFill>
                  <a:blip r:embed="rId1"/>
                  <a:srcRect/>
                  <a:stretch>
                    <a:fillRect/>
                  </a:stretch>
                </pic:blipFill>
                <pic:spPr bwMode="auto">
                  <a:xfrm>
                    <a:off x="0" y="0"/>
                    <a:ext cx="1389888" cy="347472"/>
                  </a:xfrm>
                  <a:prstGeom prst="rect">
                    <a:avLst/>
                  </a:prstGeom>
                  <a:noFill/>
                  <a:ln w="9525">
                    <a:noFill/>
                    <a:miter lim="800000"/>
                    <a:headEnd/>
                    <a:tailEnd/>
                  </a:ln>
                </pic:spPr>
              </pic:pic>
            </a:graphicData>
          </a:graphic>
          <wp14:sizeRelV relativeFrom="margin">
            <wp14:pctHeight>0</wp14:pctHeight>
          </wp14:sizeRelV>
        </wp:anchor>
      </w:drawing>
    </w:r>
    <w:r>
      <w:tab/>
    </w:r>
    <w:r>
      <w:fldChar w:fldCharType="begin"/>
    </w:r>
    <w:r>
      <w:instrText xml:space="preserve"> PAGE   \* MERGEFORMAT </w:instrText>
    </w:r>
    <w:r>
      <w:fldChar w:fldCharType="separate"/>
    </w:r>
    <w:r w:rsidR="005F18F7">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rsidP="00E350EA">
    <w:pPr>
      <w:pStyle w:val="Footer"/>
    </w:pPr>
    <w:r>
      <w:rPr>
        <w:noProof/>
      </w:rPr>
      <w:drawing>
        <wp:anchor distT="0" distB="0" distL="114300" distR="114300" simplePos="0" relativeHeight="251656192" behindDoc="0" locked="0" layoutInCell="1" allowOverlap="1" wp14:anchorId="26FBE634" wp14:editId="28BB3342">
          <wp:simplePos x="0" y="0"/>
          <wp:positionH relativeFrom="column">
            <wp:posOffset>5629275</wp:posOffset>
          </wp:positionH>
          <wp:positionV relativeFrom="paragraph">
            <wp:posOffset>-53975</wp:posOffset>
          </wp:positionV>
          <wp:extent cx="1371600" cy="342900"/>
          <wp:effectExtent l="0" t="0" r="0" b="0"/>
          <wp:wrapNone/>
          <wp:docPr id="9" name="Picture 9" descr="WK_Fin_Serv_RGB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K_Fin_Serv_RGB_R2"/>
                  <pic:cNvPicPr>
                    <a:picLocks noChangeAspect="1" noChangeArrowheads="1"/>
                  </pic:cNvPicPr>
                </pic:nvPicPr>
                <pic:blipFill>
                  <a:blip r:embed="rId1"/>
                  <a:srcRect/>
                  <a:stretch>
                    <a:fillRect/>
                  </a:stretch>
                </pic:blipFill>
                <pic:spPr bwMode="auto">
                  <a:xfrm>
                    <a:off x="0" y="0"/>
                    <a:ext cx="1371600" cy="342900"/>
                  </a:xfrm>
                  <a:prstGeom prst="rect">
                    <a:avLst/>
                  </a:prstGeom>
                  <a:noFill/>
                  <a:ln w="9525">
                    <a:noFill/>
                    <a:miter lim="800000"/>
                    <a:headEnd/>
                    <a:tailEnd/>
                  </a:ln>
                </pic:spPr>
              </pic:pic>
            </a:graphicData>
          </a:graphic>
        </wp:anchor>
      </w:drawing>
    </w:r>
    <w:r>
      <w:tab/>
    </w:r>
    <w:r>
      <w:rPr>
        <w:rStyle w:val="PageNumber"/>
      </w:rPr>
      <w:fldChar w:fldCharType="begin"/>
    </w:r>
    <w:r>
      <w:rPr>
        <w:rStyle w:val="PageNumber"/>
      </w:rPr>
      <w:instrText xml:space="preserve"> PAGE </w:instrText>
    </w:r>
    <w:r>
      <w:rPr>
        <w:rStyle w:val="PageNumber"/>
      </w:rPr>
      <w:fldChar w:fldCharType="separate"/>
    </w:r>
    <w:r w:rsidR="005F18F7">
      <w:rPr>
        <w:rStyle w:val="PageNumber"/>
        <w:noProof/>
      </w:rPr>
      <w:t>15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rsidP="00E350EA">
    <w:pPr>
      <w:pStyle w:val="Footer"/>
    </w:pPr>
    <w:r>
      <w:rPr>
        <w:noProof/>
      </w:rPr>
      <w:drawing>
        <wp:anchor distT="0" distB="0" distL="114300" distR="114300" simplePos="0" relativeHeight="251659264" behindDoc="0" locked="0" layoutInCell="1" allowOverlap="1" wp14:anchorId="7C374F9D" wp14:editId="70F63703">
          <wp:simplePos x="0" y="0"/>
          <wp:positionH relativeFrom="column">
            <wp:posOffset>5076825</wp:posOffset>
          </wp:positionH>
          <wp:positionV relativeFrom="paragraph">
            <wp:posOffset>-234950</wp:posOffset>
          </wp:positionV>
          <wp:extent cx="1371600" cy="342900"/>
          <wp:effectExtent l="0" t="0" r="0" b="0"/>
          <wp:wrapNone/>
          <wp:docPr id="53" name="Picture 53" descr="WK_Fin_Serv_RGB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K_Fin_Serv_RGB_R2"/>
                  <pic:cNvPicPr>
                    <a:picLocks noChangeAspect="1" noChangeArrowheads="1"/>
                  </pic:cNvPicPr>
                </pic:nvPicPr>
                <pic:blipFill>
                  <a:blip r:embed="rId1"/>
                  <a:srcRect/>
                  <a:stretch>
                    <a:fillRect/>
                  </a:stretch>
                </pic:blipFill>
                <pic:spPr bwMode="auto">
                  <a:xfrm>
                    <a:off x="0" y="0"/>
                    <a:ext cx="1371600" cy="342900"/>
                  </a:xfrm>
                  <a:prstGeom prst="rect">
                    <a:avLst/>
                  </a:prstGeom>
                  <a:noFill/>
                  <a:ln w="9525">
                    <a:noFill/>
                    <a:miter lim="800000"/>
                    <a:headEnd/>
                    <a:tailEnd/>
                  </a:ln>
                </pic:spPr>
              </pic:pic>
            </a:graphicData>
          </a:graphic>
        </wp:anchor>
      </w:drawing>
    </w:r>
    <w:r>
      <w:rPr>
        <w:rStyle w:val="PageNumber"/>
      </w:rPr>
      <w:t>Confidential and Proprietary – Not for Distribution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rsidP="00EF5D56">
    <w:pPr>
      <w:pStyle w:val="Footer"/>
    </w:pPr>
    <w:r>
      <w:rPr>
        <w:noProof/>
      </w:rPr>
      <w:drawing>
        <wp:anchor distT="0" distB="0" distL="114300" distR="114300" simplePos="0" relativeHeight="251657216" behindDoc="0" locked="0" layoutInCell="1" allowOverlap="1" wp14:anchorId="0FF39930" wp14:editId="0F487379">
          <wp:simplePos x="0" y="0"/>
          <wp:positionH relativeFrom="column">
            <wp:posOffset>5086350</wp:posOffset>
          </wp:positionH>
          <wp:positionV relativeFrom="paragraph">
            <wp:posOffset>-111125</wp:posOffset>
          </wp:positionV>
          <wp:extent cx="1371600" cy="342900"/>
          <wp:effectExtent l="0" t="0" r="0" b="0"/>
          <wp:wrapNone/>
          <wp:docPr id="44" name="Picture 44" descr="WK_Fin_Serv_RGB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K_Fin_Serv_RGB_R2"/>
                  <pic:cNvPicPr>
                    <a:picLocks noChangeAspect="1" noChangeArrowheads="1"/>
                  </pic:cNvPicPr>
                </pic:nvPicPr>
                <pic:blipFill>
                  <a:blip r:embed="rId1"/>
                  <a:srcRect/>
                  <a:stretch>
                    <a:fillRect/>
                  </a:stretch>
                </pic:blipFill>
                <pic:spPr bwMode="auto">
                  <a:xfrm>
                    <a:off x="0" y="0"/>
                    <a:ext cx="1371600" cy="342900"/>
                  </a:xfrm>
                  <a:prstGeom prst="rect">
                    <a:avLst/>
                  </a:prstGeom>
                  <a:noFill/>
                  <a:ln w="9525">
                    <a:noFill/>
                    <a:miter lim="800000"/>
                    <a:headEnd/>
                    <a:tailEnd/>
                  </a:ln>
                </pic:spPr>
              </pic:pic>
            </a:graphicData>
          </a:graphic>
        </wp:anchor>
      </w:drawing>
    </w:r>
    <w:r>
      <w:tab/>
    </w:r>
    <w:r>
      <w:rPr>
        <w:rStyle w:val="PageNumber"/>
      </w:rPr>
      <w:fldChar w:fldCharType="begin"/>
    </w:r>
    <w:r>
      <w:rPr>
        <w:rStyle w:val="PageNumber"/>
      </w:rPr>
      <w:instrText xml:space="preserve"> PAGE </w:instrText>
    </w:r>
    <w:r>
      <w:rPr>
        <w:rStyle w:val="PageNumber"/>
      </w:rPr>
      <w:fldChar w:fldCharType="separate"/>
    </w:r>
    <w:r w:rsidR="00965D17">
      <w:rPr>
        <w:rStyle w:val="PageNumber"/>
        <w:noProof/>
      </w:rPr>
      <w:t>1</w:t>
    </w:r>
    <w:r>
      <w:rPr>
        <w:rStyle w:val="PageNumber"/>
      </w:rPr>
      <w:fldChar w:fldCharType="end"/>
    </w:r>
  </w:p>
  <w:p w:rsidR="00F449DA" w:rsidRPr="000078EE" w:rsidRDefault="00F449DA" w:rsidP="00EF5D56">
    <w:pPr>
      <w:pStyle w:val="Footer"/>
    </w:pPr>
  </w:p>
  <w:p w:rsidR="00F449DA" w:rsidRPr="00EF5D56" w:rsidRDefault="00F449DA" w:rsidP="00EF5D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86F" w:rsidRDefault="00C1686F">
      <w:r>
        <w:separator/>
      </w:r>
    </w:p>
  </w:footnote>
  <w:footnote w:type="continuationSeparator" w:id="0">
    <w:p w:rsidR="00C1686F" w:rsidRDefault="00C16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pPr>
      <w:pStyle w:val="Header"/>
      <w:rPr>
        <w:noProof/>
      </w:rPr>
    </w:pPr>
    <w:r>
      <w:rPr>
        <w:noProof/>
      </w:rPr>
      <w:drawing>
        <wp:inline distT="0" distB="0" distL="0" distR="0" wp14:anchorId="71E95383" wp14:editId="1F35AD72">
          <wp:extent cx="1990725" cy="466725"/>
          <wp:effectExtent l="0" t="0" r="9525" b="9525"/>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66725"/>
                  </a:xfrm>
                  <a:prstGeom prst="rect">
                    <a:avLst/>
                  </a:prstGeom>
                  <a:noFill/>
                  <a:ln>
                    <a:noFill/>
                  </a:ln>
                </pic:spPr>
              </pic:pic>
            </a:graphicData>
          </a:graphic>
        </wp:inline>
      </w:drawing>
    </w:r>
  </w:p>
  <w:p w:rsidR="00F449DA" w:rsidRDefault="00F449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pPr>
      <w:pStyle w:val="Header"/>
    </w:pPr>
    <w:r>
      <w:tab/>
    </w:r>
    <w:r>
      <w:tab/>
    </w:r>
    <w:r>
      <w:fldChar w:fldCharType="begin"/>
    </w:r>
    <w:r>
      <w:instrText xml:space="preserve"> STYLEREF  CoverTitle  \* MERGEFORMAT </w:instrText>
    </w:r>
    <w: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rsidP="006D3C0E">
    <w:pPr>
      <w:pStyle w:val="Header"/>
      <w:tabs>
        <w:tab w:val="clear" w:pos="9000"/>
      </w:tabs>
      <w:rPr>
        <w:noProof/>
      </w:rPr>
    </w:pPr>
    <w:r>
      <w:rPr>
        <w:noProof/>
      </w:rPr>
      <w:drawing>
        <wp:inline distT="0" distB="0" distL="0" distR="0" wp14:anchorId="5B35C193" wp14:editId="38500463">
          <wp:extent cx="6858000" cy="17907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790700"/>
                  </a:xfrm>
                  <a:prstGeom prst="rect">
                    <a:avLst/>
                  </a:prstGeom>
                  <a:noFill/>
                  <a:ln>
                    <a:noFill/>
                  </a:ln>
                </pic:spPr>
              </pic:pic>
            </a:graphicData>
          </a:graphic>
        </wp:inline>
      </w:drawing>
    </w:r>
  </w:p>
  <w:p w:rsidR="00F449DA" w:rsidRPr="006D3C0E" w:rsidRDefault="00F449DA" w:rsidP="00D97E39">
    <w:pPr>
      <w:pStyle w:val="CoverTitle"/>
      <w:jc w:val="right"/>
    </w:pPr>
    <w:r>
      <w:t>AppOne</w:t>
    </w:r>
  </w:p>
  <w:p w:rsidR="00F449DA" w:rsidRDefault="00F449DA" w:rsidP="006D3C0E">
    <w:pPr>
      <w:pStyle w:val="Header"/>
      <w:ind w:left="-10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pPr>
      <w:pStyle w:val="Header"/>
    </w:pP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DA" w:rsidRDefault="00F449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2pt;height:9.2pt" o:bullet="t">
        <v:imagedata r:id="rId1" o:title="BD14692_"/>
      </v:shape>
    </w:pict>
  </w:numPicBullet>
  <w:numPicBullet w:numPicBulletId="1">
    <w:pict>
      <v:shape id="_x0000_i1069" type="#_x0000_t75" style="width:9.2pt;height:9.2pt" o:bullet="t">
        <v:imagedata r:id="rId2" o:title="BD14693_"/>
      </v:shape>
    </w:pict>
  </w:numPicBullet>
  <w:abstractNum w:abstractNumId="0" w15:restartNumberingAfterBreak="0">
    <w:nsid w:val="FFFFFF7C"/>
    <w:multiLevelType w:val="singleLevel"/>
    <w:tmpl w:val="EC38BDB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A6AE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30E27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8049A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58F19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B8626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A874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E1ABA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45C6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68C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E4505"/>
    <w:multiLevelType w:val="hybridMultilevel"/>
    <w:tmpl w:val="86141DA8"/>
    <w:lvl w:ilvl="0" w:tplc="9222C59C">
      <w:start w:val="1"/>
      <w:numFmt w:val="bullet"/>
      <w:pStyle w:val="BulletBody3"/>
      <w:lvlText w:val=""/>
      <w:lvlJc w:val="left"/>
      <w:pPr>
        <w:ind w:left="108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453BDE"/>
    <w:multiLevelType w:val="hybridMultilevel"/>
    <w:tmpl w:val="D78230A8"/>
    <w:lvl w:ilvl="0" w:tplc="B4083D6C">
      <w:start w:val="1"/>
      <w:numFmt w:val="bullet"/>
      <w:pStyle w:val="Checklist"/>
      <w:lvlText w:val=""/>
      <w:lvlJc w:val="left"/>
      <w:pPr>
        <w:ind w:left="720" w:hanging="360"/>
      </w:pPr>
      <w:rPr>
        <w:rFonts w:ascii="Wingdings" w:hAnsi="Wingdings" w:hint="default"/>
        <w:b/>
        <w:i w:val="0"/>
        <w:caps w:val="0"/>
        <w:strike w:val="0"/>
        <w:dstrike w:val="0"/>
        <w:vanish w:val="0"/>
        <w:color w:val="63AF34"/>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42A67"/>
    <w:multiLevelType w:val="hybridMultilevel"/>
    <w:tmpl w:val="124680E6"/>
    <w:lvl w:ilvl="0" w:tplc="2A2EB542">
      <w:start w:val="1"/>
      <w:numFmt w:val="bullet"/>
      <w:pStyle w:val="BulletBody1"/>
      <w:lvlText w:val=""/>
      <w:lvlJc w:val="left"/>
      <w:pPr>
        <w:ind w:left="36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102240"/>
    <w:multiLevelType w:val="hybridMultilevel"/>
    <w:tmpl w:val="D05E5798"/>
    <w:lvl w:ilvl="0" w:tplc="2794C2C6">
      <w:start w:val="1"/>
      <w:numFmt w:val="bullet"/>
      <w:pStyle w:val="BulletTable3"/>
      <w:lvlText w:val=""/>
      <w:lvlJc w:val="left"/>
      <w:pPr>
        <w:ind w:left="1440" w:hanging="360"/>
      </w:pPr>
      <w:rPr>
        <w:rFonts w:ascii="Wingdings" w:hAnsi="Wingdings" w:hint="default"/>
        <w:b/>
        <w:i w:val="0"/>
        <w:caps w:val="0"/>
        <w:strike w:val="0"/>
        <w:dstrike w:val="0"/>
        <w:vanish w:val="0"/>
        <w:color w:val="6EBB1F"/>
        <w:spacing w:val="0"/>
        <w:w w:val="100"/>
        <w:kern w:val="0"/>
        <w:position w:val="0"/>
        <w:sz w:val="40"/>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E75B39"/>
    <w:multiLevelType w:val="multilevel"/>
    <w:tmpl w:val="EFF08E5A"/>
    <w:lvl w:ilvl="0">
      <w:start w:val="1"/>
      <w:numFmt w:val="decimal"/>
      <w:lvlText w:val="%1."/>
      <w:lvlJc w:val="left"/>
      <w:pPr>
        <w:tabs>
          <w:tab w:val="num" w:pos="403"/>
        </w:tabs>
        <w:ind w:left="403" w:hanging="216"/>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0762C15"/>
    <w:multiLevelType w:val="hybridMultilevel"/>
    <w:tmpl w:val="3B1854DA"/>
    <w:lvl w:ilvl="0" w:tplc="7966DE6A">
      <w:start w:val="1"/>
      <w:numFmt w:val="lowerLetter"/>
      <w:pStyle w:val="NumberBody2"/>
      <w:lvlText w:val="%1."/>
      <w:lvlJc w:val="left"/>
      <w:pPr>
        <w:tabs>
          <w:tab w:val="num" w:pos="1080"/>
        </w:tabs>
        <w:ind w:left="1080" w:hanging="360"/>
      </w:pPr>
      <w:rPr>
        <w:rFont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533A6E16">
      <w:start w:val="1"/>
      <w:numFmt w:val="lowerLetter"/>
      <w:pStyle w:val="NumberBody2"/>
      <w:lvlText w:val="%2."/>
      <w:lvlJc w:val="left"/>
      <w:pPr>
        <w:tabs>
          <w:tab w:val="num" w:pos="2045"/>
        </w:tabs>
        <w:ind w:left="2045" w:hanging="360"/>
      </w:pPr>
    </w:lvl>
    <w:lvl w:ilvl="2" w:tplc="0409001B" w:tentative="1">
      <w:start w:val="1"/>
      <w:numFmt w:val="lowerRoman"/>
      <w:lvlText w:val="%3."/>
      <w:lvlJc w:val="right"/>
      <w:pPr>
        <w:tabs>
          <w:tab w:val="num" w:pos="2765"/>
        </w:tabs>
        <w:ind w:left="2765" w:hanging="180"/>
      </w:pPr>
    </w:lvl>
    <w:lvl w:ilvl="3" w:tplc="0409000F" w:tentative="1">
      <w:start w:val="1"/>
      <w:numFmt w:val="decimal"/>
      <w:lvlText w:val="%4."/>
      <w:lvlJc w:val="left"/>
      <w:pPr>
        <w:tabs>
          <w:tab w:val="num" w:pos="3485"/>
        </w:tabs>
        <w:ind w:left="3485" w:hanging="360"/>
      </w:pPr>
    </w:lvl>
    <w:lvl w:ilvl="4" w:tplc="04090019" w:tentative="1">
      <w:start w:val="1"/>
      <w:numFmt w:val="lowerLetter"/>
      <w:lvlText w:val="%5."/>
      <w:lvlJc w:val="left"/>
      <w:pPr>
        <w:tabs>
          <w:tab w:val="num" w:pos="4205"/>
        </w:tabs>
        <w:ind w:left="4205" w:hanging="360"/>
      </w:pPr>
    </w:lvl>
    <w:lvl w:ilvl="5" w:tplc="0409001B" w:tentative="1">
      <w:start w:val="1"/>
      <w:numFmt w:val="lowerRoman"/>
      <w:lvlText w:val="%6."/>
      <w:lvlJc w:val="right"/>
      <w:pPr>
        <w:tabs>
          <w:tab w:val="num" w:pos="4925"/>
        </w:tabs>
        <w:ind w:left="4925" w:hanging="180"/>
      </w:pPr>
    </w:lvl>
    <w:lvl w:ilvl="6" w:tplc="0409000F" w:tentative="1">
      <w:start w:val="1"/>
      <w:numFmt w:val="decimal"/>
      <w:lvlText w:val="%7."/>
      <w:lvlJc w:val="left"/>
      <w:pPr>
        <w:tabs>
          <w:tab w:val="num" w:pos="5645"/>
        </w:tabs>
        <w:ind w:left="5645" w:hanging="360"/>
      </w:pPr>
    </w:lvl>
    <w:lvl w:ilvl="7" w:tplc="04090019" w:tentative="1">
      <w:start w:val="1"/>
      <w:numFmt w:val="lowerLetter"/>
      <w:lvlText w:val="%8."/>
      <w:lvlJc w:val="left"/>
      <w:pPr>
        <w:tabs>
          <w:tab w:val="num" w:pos="6365"/>
        </w:tabs>
        <w:ind w:left="6365" w:hanging="360"/>
      </w:pPr>
    </w:lvl>
    <w:lvl w:ilvl="8" w:tplc="0409001B" w:tentative="1">
      <w:start w:val="1"/>
      <w:numFmt w:val="lowerRoman"/>
      <w:lvlText w:val="%9."/>
      <w:lvlJc w:val="right"/>
      <w:pPr>
        <w:tabs>
          <w:tab w:val="num" w:pos="7085"/>
        </w:tabs>
        <w:ind w:left="7085" w:hanging="180"/>
      </w:pPr>
    </w:lvl>
  </w:abstractNum>
  <w:abstractNum w:abstractNumId="16" w15:restartNumberingAfterBreak="0">
    <w:nsid w:val="11370B3A"/>
    <w:multiLevelType w:val="multilevel"/>
    <w:tmpl w:val="1FA689BE"/>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F5054D"/>
    <w:multiLevelType w:val="hybridMultilevel"/>
    <w:tmpl w:val="1A94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B5F8C"/>
    <w:multiLevelType w:val="hybridMultilevel"/>
    <w:tmpl w:val="3A60CEFE"/>
    <w:lvl w:ilvl="0" w:tplc="88E88F1A">
      <w:start w:val="1"/>
      <w:numFmt w:val="bullet"/>
      <w:lvlText w:val=""/>
      <w:lvlJc w:val="left"/>
      <w:pPr>
        <w:tabs>
          <w:tab w:val="num" w:pos="1267"/>
        </w:tabs>
        <w:ind w:left="1267" w:hanging="187"/>
      </w:pPr>
      <w:rPr>
        <w:rFonts w:ascii="Wingdings" w:hAnsi="Wingdings" w:hint="default"/>
        <w:b/>
        <w:i w:val="0"/>
        <w:color w:val="4154A8"/>
        <w:sz w:val="16"/>
        <w:szCs w:val="16"/>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1D1C70AF"/>
    <w:multiLevelType w:val="multilevel"/>
    <w:tmpl w:val="E604E866"/>
    <w:lvl w:ilvl="0">
      <w:start w:val="1"/>
      <w:numFmt w:val="lowerLetter"/>
      <w:lvlText w:val="%1."/>
      <w:lvlJc w:val="left"/>
      <w:pPr>
        <w:tabs>
          <w:tab w:val="num" w:pos="720"/>
        </w:tabs>
        <w:ind w:left="720" w:hanging="360"/>
      </w:pPr>
      <w:rPr>
        <w:rFont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045"/>
        </w:tabs>
        <w:ind w:left="2045" w:hanging="360"/>
      </w:pPr>
    </w:lvl>
    <w:lvl w:ilvl="2">
      <w:start w:val="1"/>
      <w:numFmt w:val="lowerRoman"/>
      <w:lvlText w:val="%3."/>
      <w:lvlJc w:val="right"/>
      <w:pPr>
        <w:tabs>
          <w:tab w:val="num" w:pos="2765"/>
        </w:tabs>
        <w:ind w:left="2765" w:hanging="180"/>
      </w:pPr>
    </w:lvl>
    <w:lvl w:ilvl="3">
      <w:start w:val="1"/>
      <w:numFmt w:val="decimal"/>
      <w:lvlText w:val="%4."/>
      <w:lvlJc w:val="left"/>
      <w:pPr>
        <w:tabs>
          <w:tab w:val="num" w:pos="3485"/>
        </w:tabs>
        <w:ind w:left="3485" w:hanging="360"/>
      </w:pPr>
    </w:lvl>
    <w:lvl w:ilvl="4">
      <w:start w:val="1"/>
      <w:numFmt w:val="lowerLetter"/>
      <w:lvlText w:val="%5."/>
      <w:lvlJc w:val="left"/>
      <w:pPr>
        <w:tabs>
          <w:tab w:val="num" w:pos="4205"/>
        </w:tabs>
        <w:ind w:left="4205" w:hanging="360"/>
      </w:pPr>
    </w:lvl>
    <w:lvl w:ilvl="5">
      <w:start w:val="1"/>
      <w:numFmt w:val="lowerRoman"/>
      <w:lvlText w:val="%6."/>
      <w:lvlJc w:val="right"/>
      <w:pPr>
        <w:tabs>
          <w:tab w:val="num" w:pos="4925"/>
        </w:tabs>
        <w:ind w:left="4925" w:hanging="180"/>
      </w:pPr>
    </w:lvl>
    <w:lvl w:ilvl="6">
      <w:start w:val="1"/>
      <w:numFmt w:val="decimal"/>
      <w:lvlText w:val="%7."/>
      <w:lvlJc w:val="left"/>
      <w:pPr>
        <w:tabs>
          <w:tab w:val="num" w:pos="5645"/>
        </w:tabs>
        <w:ind w:left="5645" w:hanging="360"/>
      </w:pPr>
    </w:lvl>
    <w:lvl w:ilvl="7">
      <w:start w:val="1"/>
      <w:numFmt w:val="lowerLetter"/>
      <w:lvlText w:val="%8."/>
      <w:lvlJc w:val="left"/>
      <w:pPr>
        <w:tabs>
          <w:tab w:val="num" w:pos="6365"/>
        </w:tabs>
        <w:ind w:left="6365" w:hanging="360"/>
      </w:pPr>
    </w:lvl>
    <w:lvl w:ilvl="8">
      <w:start w:val="1"/>
      <w:numFmt w:val="lowerRoman"/>
      <w:lvlText w:val="%9."/>
      <w:lvlJc w:val="right"/>
      <w:pPr>
        <w:tabs>
          <w:tab w:val="num" w:pos="7085"/>
        </w:tabs>
        <w:ind w:left="7085" w:hanging="180"/>
      </w:pPr>
    </w:lvl>
  </w:abstractNum>
  <w:abstractNum w:abstractNumId="20" w15:restartNumberingAfterBreak="0">
    <w:nsid w:val="228F0A1F"/>
    <w:multiLevelType w:val="multilevel"/>
    <w:tmpl w:val="12DE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E61AC4"/>
    <w:multiLevelType w:val="multilevel"/>
    <w:tmpl w:val="D39A4DB8"/>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A3561B"/>
    <w:multiLevelType w:val="hybridMultilevel"/>
    <w:tmpl w:val="11322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371DB5"/>
    <w:multiLevelType w:val="hybridMultilevel"/>
    <w:tmpl w:val="EC088BAC"/>
    <w:lvl w:ilvl="0" w:tplc="D8B2AE4A">
      <w:start w:val="1"/>
      <w:numFmt w:val="decimal"/>
      <w:pStyle w:val="NumberBody1"/>
      <w:lvlText w:val="%1."/>
      <w:lvlJc w:val="left"/>
      <w:pPr>
        <w:tabs>
          <w:tab w:val="num" w:pos="360"/>
        </w:tabs>
        <w:ind w:left="360" w:firstLine="0"/>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534539"/>
    <w:multiLevelType w:val="multilevel"/>
    <w:tmpl w:val="051C49D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502500"/>
    <w:multiLevelType w:val="multilevel"/>
    <w:tmpl w:val="2C44B308"/>
    <w:lvl w:ilvl="0">
      <w:start w:val="1"/>
      <w:numFmt w:val="bullet"/>
      <w:lvlText w:val=""/>
      <w:lvlJc w:val="left"/>
      <w:pPr>
        <w:tabs>
          <w:tab w:val="num" w:pos="720"/>
        </w:tabs>
        <w:ind w:left="720" w:hanging="360"/>
      </w:pPr>
      <w:rPr>
        <w:rFonts w:ascii="Wingdings" w:hAnsi="Wingdings" w:hint="default"/>
        <w:b/>
        <w:i w:val="0"/>
        <w:caps w:val="0"/>
        <w:strike w:val="0"/>
        <w:dstrike w:val="0"/>
        <w:vanish w:val="0"/>
        <w:color w:val="4154A8"/>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517A41"/>
    <w:multiLevelType w:val="multilevel"/>
    <w:tmpl w:val="FFA4D186"/>
    <w:lvl w:ilvl="0">
      <w:start w:val="1"/>
      <w:numFmt w:val="bullet"/>
      <w:lvlText w:val=""/>
      <w:lvlJc w:val="left"/>
      <w:pPr>
        <w:tabs>
          <w:tab w:val="num" w:pos="576"/>
        </w:tabs>
        <w:ind w:left="576"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9B6BE9"/>
    <w:multiLevelType w:val="hybridMultilevel"/>
    <w:tmpl w:val="994EC70E"/>
    <w:lvl w:ilvl="0" w:tplc="7E6EE194">
      <w:start w:val="1"/>
      <w:numFmt w:val="bullet"/>
      <w:lvlText w:val=""/>
      <w:lvlJc w:val="left"/>
      <w:pPr>
        <w:tabs>
          <w:tab w:val="num" w:pos="720"/>
        </w:tabs>
        <w:ind w:left="720" w:hanging="360"/>
      </w:pPr>
      <w:rPr>
        <w:rFonts w:ascii="Wingdings" w:hAnsi="Wingdings" w:hint="default"/>
        <w:color w:val="4154A8"/>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A07F44"/>
    <w:multiLevelType w:val="hybridMultilevel"/>
    <w:tmpl w:val="9D44D42C"/>
    <w:lvl w:ilvl="0" w:tplc="E7729424">
      <w:start w:val="1"/>
      <w:numFmt w:val="bullet"/>
      <w:pStyle w:val="BulletTable2"/>
      <w:lvlText w:val="―"/>
      <w:lvlJc w:val="left"/>
      <w:pPr>
        <w:ind w:left="1080" w:hanging="360"/>
      </w:pPr>
      <w:rPr>
        <w:rFonts w:ascii="Trebuchet MS" w:hAnsi="Trebuchet MS" w:hint="default"/>
        <w:b/>
        <w:i w:val="0"/>
        <w:caps w:val="0"/>
        <w:strike w:val="0"/>
        <w:dstrike w:val="0"/>
        <w:vanish w:val="0"/>
        <w:color w:val="63AF34"/>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939C2"/>
    <w:multiLevelType w:val="multilevel"/>
    <w:tmpl w:val="306AB96C"/>
    <w:lvl w:ilvl="0">
      <w:start w:val="1"/>
      <w:numFmt w:val="decimal"/>
      <w:lvlText w:val="%1."/>
      <w:lvlJc w:val="left"/>
      <w:pPr>
        <w:tabs>
          <w:tab w:val="num" w:pos="403"/>
        </w:tabs>
        <w:ind w:left="403" w:hanging="216"/>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8D965D8"/>
    <w:multiLevelType w:val="hybridMultilevel"/>
    <w:tmpl w:val="B8AAD970"/>
    <w:lvl w:ilvl="0" w:tplc="4C663C44">
      <w:start w:val="1"/>
      <w:numFmt w:val="bullet"/>
      <w:lvlText w:val=""/>
      <w:lvlJc w:val="left"/>
      <w:pPr>
        <w:tabs>
          <w:tab w:val="num" w:pos="490"/>
        </w:tabs>
        <w:ind w:left="490" w:hanging="173"/>
      </w:pPr>
      <w:rPr>
        <w:rFonts w:ascii="Symbol" w:hAnsi="Symbol" w:hint="default"/>
        <w:b/>
        <w:i w:val="0"/>
        <w:caps w:val="0"/>
        <w:strike w:val="0"/>
        <w:dstrike w:val="0"/>
        <w:vanish w:val="0"/>
        <w:color w:val="4154A8"/>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713EFA"/>
    <w:multiLevelType w:val="multilevel"/>
    <w:tmpl w:val="C792D7F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D5726"/>
    <w:multiLevelType w:val="hybridMultilevel"/>
    <w:tmpl w:val="AF80499E"/>
    <w:lvl w:ilvl="0" w:tplc="DE68FDBC">
      <w:start w:val="1"/>
      <w:numFmt w:val="bullet"/>
      <w:pStyle w:val="BulletBody2"/>
      <w:lvlText w:val="―"/>
      <w:lvlJc w:val="left"/>
      <w:pPr>
        <w:ind w:left="720" w:hanging="360"/>
      </w:pPr>
      <w:rPr>
        <w:rFonts w:ascii="Trebuchet MS" w:hAnsi="Trebuchet MS" w:hint="default"/>
        <w:b/>
        <w:i w:val="0"/>
        <w:caps w:val="0"/>
        <w:strike w:val="0"/>
        <w:dstrike w:val="0"/>
        <w:vanish w:val="0"/>
        <w:color w:val="63AF34"/>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937E63"/>
    <w:multiLevelType w:val="hybridMultilevel"/>
    <w:tmpl w:val="BDB8D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5F03D2"/>
    <w:multiLevelType w:val="hybridMultilevel"/>
    <w:tmpl w:val="83DADCB4"/>
    <w:lvl w:ilvl="0" w:tplc="DDEE8CC4">
      <w:start w:val="1"/>
      <w:numFmt w:val="bullet"/>
      <w:pStyle w:val="IndexHeadingML"/>
      <w:lvlText w:val=""/>
      <w:lvlJc w:val="left"/>
      <w:pPr>
        <w:tabs>
          <w:tab w:val="num" w:pos="360"/>
        </w:tabs>
        <w:ind w:left="360" w:hanging="360"/>
      </w:pPr>
      <w:rPr>
        <w:rFonts w:ascii="Wingdings 2" w:hAnsi="Wingdings 2" w:hint="default"/>
        <w:sz w:val="16"/>
        <w:szCs w:val="16"/>
      </w:rPr>
    </w:lvl>
    <w:lvl w:ilvl="1" w:tplc="A31E5B8A">
      <w:start w:val="1"/>
      <w:numFmt w:val="decimal"/>
      <w:lvlText w:val="%2."/>
      <w:lvlJc w:val="left"/>
      <w:pPr>
        <w:tabs>
          <w:tab w:val="num" w:pos="1080"/>
        </w:tabs>
        <w:ind w:left="1080" w:hanging="360"/>
      </w:pPr>
      <w:rPr>
        <w:rFonts w:hint="default"/>
        <w:sz w:val="16"/>
        <w:szCs w:val="16"/>
      </w:rPr>
    </w:lvl>
    <w:lvl w:ilvl="2" w:tplc="0409000F">
      <w:start w:val="1"/>
      <w:numFmt w:val="decimal"/>
      <w:lvlText w:val="%3."/>
      <w:lvlJc w:val="left"/>
      <w:pPr>
        <w:tabs>
          <w:tab w:val="num" w:pos="1800"/>
        </w:tabs>
        <w:ind w:left="1800" w:hanging="360"/>
      </w:pPr>
      <w:rPr>
        <w:rFonts w:hint="default"/>
        <w:sz w:val="16"/>
        <w:szCs w:val="16"/>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D3D2968"/>
    <w:multiLevelType w:val="hybridMultilevel"/>
    <w:tmpl w:val="BF1054CE"/>
    <w:lvl w:ilvl="0" w:tplc="CD2CAE48">
      <w:start w:val="1"/>
      <w:numFmt w:val="bullet"/>
      <w:lvlText w:val=""/>
      <w:lvlJc w:val="left"/>
      <w:pPr>
        <w:tabs>
          <w:tab w:val="num" w:pos="691"/>
        </w:tabs>
        <w:ind w:left="691" w:hanging="187"/>
      </w:pPr>
      <w:rPr>
        <w:rFonts w:ascii="Wingdings" w:hAnsi="Wingdings" w:hint="default"/>
        <w:b/>
        <w:i w:val="0"/>
        <w:color w:val="4154A8"/>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D55657"/>
    <w:multiLevelType w:val="multilevel"/>
    <w:tmpl w:val="2BC69642"/>
    <w:lvl w:ilvl="0">
      <w:start w:val="1"/>
      <w:numFmt w:val="decimal"/>
      <w:lvlText w:val="%1."/>
      <w:lvlJc w:val="left"/>
      <w:pPr>
        <w:tabs>
          <w:tab w:val="num" w:pos="360"/>
        </w:tabs>
        <w:ind w:left="360" w:firstLine="0"/>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C357F10"/>
    <w:multiLevelType w:val="multilevel"/>
    <w:tmpl w:val="878A3BB0"/>
    <w:lvl w:ilvl="0">
      <w:start w:val="1"/>
      <w:numFmt w:val="lowerLetter"/>
      <w:lvlText w:val="%1."/>
      <w:lvlJc w:val="left"/>
      <w:pPr>
        <w:tabs>
          <w:tab w:val="num" w:pos="691"/>
        </w:tabs>
        <w:ind w:left="691" w:hanging="273"/>
      </w:pPr>
      <w:rPr>
        <w:rFonts w:ascii="Trebuchet MS" w:hAnsi="Trebuchet M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045"/>
        </w:tabs>
        <w:ind w:left="2045" w:hanging="360"/>
      </w:pPr>
    </w:lvl>
    <w:lvl w:ilvl="2">
      <w:start w:val="1"/>
      <w:numFmt w:val="lowerRoman"/>
      <w:lvlText w:val="%3."/>
      <w:lvlJc w:val="right"/>
      <w:pPr>
        <w:tabs>
          <w:tab w:val="num" w:pos="2765"/>
        </w:tabs>
        <w:ind w:left="2765" w:hanging="180"/>
      </w:pPr>
    </w:lvl>
    <w:lvl w:ilvl="3">
      <w:start w:val="1"/>
      <w:numFmt w:val="decimal"/>
      <w:lvlText w:val="%4."/>
      <w:lvlJc w:val="left"/>
      <w:pPr>
        <w:tabs>
          <w:tab w:val="num" w:pos="3485"/>
        </w:tabs>
        <w:ind w:left="3485" w:hanging="360"/>
      </w:pPr>
    </w:lvl>
    <w:lvl w:ilvl="4">
      <w:start w:val="1"/>
      <w:numFmt w:val="lowerLetter"/>
      <w:lvlText w:val="%5."/>
      <w:lvlJc w:val="left"/>
      <w:pPr>
        <w:tabs>
          <w:tab w:val="num" w:pos="4205"/>
        </w:tabs>
        <w:ind w:left="4205" w:hanging="360"/>
      </w:pPr>
    </w:lvl>
    <w:lvl w:ilvl="5">
      <w:start w:val="1"/>
      <w:numFmt w:val="lowerRoman"/>
      <w:lvlText w:val="%6."/>
      <w:lvlJc w:val="right"/>
      <w:pPr>
        <w:tabs>
          <w:tab w:val="num" w:pos="4925"/>
        </w:tabs>
        <w:ind w:left="4925" w:hanging="180"/>
      </w:pPr>
    </w:lvl>
    <w:lvl w:ilvl="6">
      <w:start w:val="1"/>
      <w:numFmt w:val="decimal"/>
      <w:lvlText w:val="%7."/>
      <w:lvlJc w:val="left"/>
      <w:pPr>
        <w:tabs>
          <w:tab w:val="num" w:pos="5645"/>
        </w:tabs>
        <w:ind w:left="5645" w:hanging="360"/>
      </w:pPr>
    </w:lvl>
    <w:lvl w:ilvl="7">
      <w:start w:val="1"/>
      <w:numFmt w:val="lowerLetter"/>
      <w:lvlText w:val="%8."/>
      <w:lvlJc w:val="left"/>
      <w:pPr>
        <w:tabs>
          <w:tab w:val="num" w:pos="6365"/>
        </w:tabs>
        <w:ind w:left="6365" w:hanging="360"/>
      </w:pPr>
    </w:lvl>
    <w:lvl w:ilvl="8">
      <w:start w:val="1"/>
      <w:numFmt w:val="lowerRoman"/>
      <w:lvlText w:val="%9."/>
      <w:lvlJc w:val="right"/>
      <w:pPr>
        <w:tabs>
          <w:tab w:val="num" w:pos="7085"/>
        </w:tabs>
        <w:ind w:left="7085" w:hanging="180"/>
      </w:pPr>
    </w:lvl>
  </w:abstractNum>
  <w:abstractNum w:abstractNumId="38" w15:restartNumberingAfterBreak="0">
    <w:nsid w:val="71E53356"/>
    <w:multiLevelType w:val="multilevel"/>
    <w:tmpl w:val="60E6AED6"/>
    <w:lvl w:ilvl="0">
      <w:start w:val="1"/>
      <w:numFmt w:val="bullet"/>
      <w:lvlText w:val="―"/>
      <w:lvlJc w:val="left"/>
      <w:pPr>
        <w:tabs>
          <w:tab w:val="num" w:pos="936"/>
        </w:tabs>
        <w:ind w:left="936" w:hanging="216"/>
      </w:pPr>
      <w:rPr>
        <w:rFonts w:ascii="Trebuchet MS" w:hAnsi="Trebuchet M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B6E85"/>
    <w:multiLevelType w:val="hybridMultilevel"/>
    <w:tmpl w:val="E4A077A2"/>
    <w:lvl w:ilvl="0" w:tplc="8CD2E1E0">
      <w:numFmt w:val="bullet"/>
      <w:lvlText w:val=""/>
      <w:lvlJc w:val="left"/>
      <w:pPr>
        <w:ind w:left="720" w:hanging="360"/>
      </w:pPr>
      <w:rPr>
        <w:rFonts w:ascii="Symbol" w:eastAsia="Times New Roman"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A5B66"/>
    <w:multiLevelType w:val="multilevel"/>
    <w:tmpl w:val="C792D7F8"/>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416FAC"/>
    <w:multiLevelType w:val="multilevel"/>
    <w:tmpl w:val="2F16ADE6"/>
    <w:lvl w:ilvl="0">
      <w:start w:val="1"/>
      <w:numFmt w:val="bullet"/>
      <w:lvlText w:val=""/>
      <w:lvlJc w:val="left"/>
      <w:pPr>
        <w:tabs>
          <w:tab w:val="num" w:pos="1296"/>
        </w:tabs>
        <w:ind w:left="1296"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45E5B"/>
    <w:multiLevelType w:val="multilevel"/>
    <w:tmpl w:val="9CEEEC3C"/>
    <w:lvl w:ilvl="0">
      <w:start w:val="1"/>
      <w:numFmt w:val="bullet"/>
      <w:lvlText w:val=""/>
      <w:lvlJc w:val="left"/>
      <w:pPr>
        <w:tabs>
          <w:tab w:val="num" w:pos="892"/>
        </w:tabs>
        <w:ind w:left="892" w:hanging="172"/>
      </w:pPr>
      <w:rPr>
        <w:rFonts w:ascii="Symbol" w:hAnsi="Symbol" w:hint="default"/>
        <w:b/>
        <w:i w:val="0"/>
        <w:color w:val="4154A8"/>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61ACF"/>
    <w:multiLevelType w:val="multilevel"/>
    <w:tmpl w:val="FEA8068C"/>
    <w:lvl w:ilvl="0">
      <w:start w:val="1"/>
      <w:numFmt w:val="bullet"/>
      <w:lvlText w:val=""/>
      <w:lvlJc w:val="left"/>
      <w:pPr>
        <w:tabs>
          <w:tab w:val="num" w:pos="288"/>
        </w:tabs>
        <w:ind w:left="288" w:hanging="216"/>
      </w:pPr>
      <w:rPr>
        <w:rFonts w:ascii="Wingdings" w:hAnsi="Wingdings" w:hint="default"/>
        <w:b/>
        <w:i w:val="0"/>
        <w:caps w:val="0"/>
        <w:strike w:val="0"/>
        <w:dstrike w:val="0"/>
        <w:vanish w:val="0"/>
        <w:color w:val="4154A8"/>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11"/>
  </w:num>
  <w:num w:numId="4">
    <w:abstractNumId w:val="15"/>
  </w:num>
  <w:num w:numId="5">
    <w:abstractNumId w:val="23"/>
  </w:num>
  <w:num w:numId="6">
    <w:abstractNumId w:val="10"/>
  </w:num>
  <w:num w:numId="7">
    <w:abstractNumId w:val="30"/>
  </w:num>
  <w:num w:numId="8">
    <w:abstractNumId w:val="35"/>
  </w:num>
  <w:num w:numId="9">
    <w:abstractNumId w:val="27"/>
  </w:num>
  <w:num w:numId="10">
    <w:abstractNumId w:val="9"/>
  </w:num>
  <w:num w:numId="11">
    <w:abstractNumId w:val="7"/>
  </w:num>
  <w:num w:numId="12">
    <w:abstractNumId w:val="6"/>
  </w:num>
  <w:num w:numId="13">
    <w:abstractNumId w:val="5"/>
  </w:num>
  <w:num w:numId="14">
    <w:abstractNumId w:val="4"/>
  </w:num>
  <w:num w:numId="15">
    <w:abstractNumId w:val="43"/>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2"/>
  </w:num>
  <w:num w:numId="23">
    <w:abstractNumId w:val="21"/>
  </w:num>
  <w:num w:numId="24">
    <w:abstractNumId w:val="32"/>
  </w:num>
  <w:num w:numId="25">
    <w:abstractNumId w:val="42"/>
  </w:num>
  <w:num w:numId="26">
    <w:abstractNumId w:val="28"/>
  </w:num>
  <w:num w:numId="27">
    <w:abstractNumId w:val="14"/>
  </w:num>
  <w:num w:numId="28">
    <w:abstractNumId w:val="37"/>
  </w:num>
  <w:num w:numId="29">
    <w:abstractNumId w:val="29"/>
  </w:num>
  <w:num w:numId="30">
    <w:abstractNumId w:val="36"/>
  </w:num>
  <w:num w:numId="31">
    <w:abstractNumId w:val="19"/>
  </w:num>
  <w:num w:numId="32">
    <w:abstractNumId w:val="40"/>
  </w:num>
  <w:num w:numId="33">
    <w:abstractNumId w:val="34"/>
  </w:num>
  <w:num w:numId="34">
    <w:abstractNumId w:val="25"/>
  </w:num>
  <w:num w:numId="35">
    <w:abstractNumId w:val="31"/>
  </w:num>
  <w:num w:numId="36">
    <w:abstractNumId w:val="16"/>
  </w:num>
  <w:num w:numId="37">
    <w:abstractNumId w:val="26"/>
  </w:num>
  <w:num w:numId="38">
    <w:abstractNumId w:val="41"/>
  </w:num>
  <w:num w:numId="39">
    <w:abstractNumId w:val="38"/>
  </w:num>
  <w:num w:numId="40">
    <w:abstractNumId w:val="17"/>
  </w:num>
  <w:num w:numId="41">
    <w:abstractNumId w:val="33"/>
  </w:num>
  <w:num w:numId="42">
    <w:abstractNumId w:val="22"/>
  </w:num>
  <w:num w:numId="43">
    <w:abstractNumId w:val="39"/>
  </w:num>
  <w:num w:numId="4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60"/>
  <w:evenAndOddHeaders/>
  <w:characterSpacingControl w:val="doNotCompress"/>
  <w:hdrShapeDefaults>
    <o:shapedefaults v:ext="edit" spidmax="2049">
      <o:colormru v:ext="edit" colors="#6ebb1f,#92cc57,#c8e5a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870"/>
    <w:rsid w:val="00000DAE"/>
    <w:rsid w:val="000078EE"/>
    <w:rsid w:val="000101EA"/>
    <w:rsid w:val="000116A7"/>
    <w:rsid w:val="000138EB"/>
    <w:rsid w:val="00015AE3"/>
    <w:rsid w:val="0002355D"/>
    <w:rsid w:val="0002518F"/>
    <w:rsid w:val="0002666D"/>
    <w:rsid w:val="000345A8"/>
    <w:rsid w:val="00036D88"/>
    <w:rsid w:val="000376DF"/>
    <w:rsid w:val="00042992"/>
    <w:rsid w:val="00042FAB"/>
    <w:rsid w:val="000456C1"/>
    <w:rsid w:val="00050F73"/>
    <w:rsid w:val="00054E76"/>
    <w:rsid w:val="00054FF6"/>
    <w:rsid w:val="0005723E"/>
    <w:rsid w:val="000672C5"/>
    <w:rsid w:val="000702E6"/>
    <w:rsid w:val="0007107B"/>
    <w:rsid w:val="00071171"/>
    <w:rsid w:val="00075EC1"/>
    <w:rsid w:val="00080D3F"/>
    <w:rsid w:val="00082722"/>
    <w:rsid w:val="00086BB2"/>
    <w:rsid w:val="00087374"/>
    <w:rsid w:val="00091BA9"/>
    <w:rsid w:val="00093D3A"/>
    <w:rsid w:val="00095D00"/>
    <w:rsid w:val="000A5642"/>
    <w:rsid w:val="000A6ADF"/>
    <w:rsid w:val="000B0AF3"/>
    <w:rsid w:val="000B260B"/>
    <w:rsid w:val="000B4272"/>
    <w:rsid w:val="000B6891"/>
    <w:rsid w:val="000C04BB"/>
    <w:rsid w:val="000C19D5"/>
    <w:rsid w:val="000C36EA"/>
    <w:rsid w:val="000C5C32"/>
    <w:rsid w:val="000C76B5"/>
    <w:rsid w:val="000D11E3"/>
    <w:rsid w:val="000D20EE"/>
    <w:rsid w:val="000D4BFA"/>
    <w:rsid w:val="000D73AB"/>
    <w:rsid w:val="000E09DB"/>
    <w:rsid w:val="000E38DC"/>
    <w:rsid w:val="000F3039"/>
    <w:rsid w:val="000F32D6"/>
    <w:rsid w:val="000F65EB"/>
    <w:rsid w:val="0010000D"/>
    <w:rsid w:val="00104C5D"/>
    <w:rsid w:val="001069A1"/>
    <w:rsid w:val="00107A05"/>
    <w:rsid w:val="001106BE"/>
    <w:rsid w:val="001120D1"/>
    <w:rsid w:val="00113881"/>
    <w:rsid w:val="001141F4"/>
    <w:rsid w:val="00114747"/>
    <w:rsid w:val="0012101D"/>
    <w:rsid w:val="0012382D"/>
    <w:rsid w:val="00126E92"/>
    <w:rsid w:val="00127A4E"/>
    <w:rsid w:val="00130EE3"/>
    <w:rsid w:val="00136724"/>
    <w:rsid w:val="001554BE"/>
    <w:rsid w:val="00155938"/>
    <w:rsid w:val="00157125"/>
    <w:rsid w:val="001573E6"/>
    <w:rsid w:val="00157CAD"/>
    <w:rsid w:val="00160212"/>
    <w:rsid w:val="0016038F"/>
    <w:rsid w:val="001604C0"/>
    <w:rsid w:val="0016109B"/>
    <w:rsid w:val="00167BCE"/>
    <w:rsid w:val="00175DEA"/>
    <w:rsid w:val="00177E09"/>
    <w:rsid w:val="00184E7A"/>
    <w:rsid w:val="00186531"/>
    <w:rsid w:val="00187A77"/>
    <w:rsid w:val="001910D8"/>
    <w:rsid w:val="0019182E"/>
    <w:rsid w:val="001956D2"/>
    <w:rsid w:val="00196C45"/>
    <w:rsid w:val="001A0DCC"/>
    <w:rsid w:val="001A271E"/>
    <w:rsid w:val="001A2BE1"/>
    <w:rsid w:val="001A320C"/>
    <w:rsid w:val="001B34FF"/>
    <w:rsid w:val="001B65CF"/>
    <w:rsid w:val="001C1531"/>
    <w:rsid w:val="001C3289"/>
    <w:rsid w:val="001D00D9"/>
    <w:rsid w:val="001D1F01"/>
    <w:rsid w:val="001D35CB"/>
    <w:rsid w:val="001D7242"/>
    <w:rsid w:val="001E08BD"/>
    <w:rsid w:val="001E589B"/>
    <w:rsid w:val="001F4AFD"/>
    <w:rsid w:val="001F4FCF"/>
    <w:rsid w:val="002042D0"/>
    <w:rsid w:val="00204EF1"/>
    <w:rsid w:val="0020539D"/>
    <w:rsid w:val="00211564"/>
    <w:rsid w:val="00211661"/>
    <w:rsid w:val="00221F4A"/>
    <w:rsid w:val="00223072"/>
    <w:rsid w:val="002235B4"/>
    <w:rsid w:val="00223DB4"/>
    <w:rsid w:val="00225C87"/>
    <w:rsid w:val="0022738F"/>
    <w:rsid w:val="00227AF5"/>
    <w:rsid w:val="00231619"/>
    <w:rsid w:val="00232D63"/>
    <w:rsid w:val="00234005"/>
    <w:rsid w:val="00234E01"/>
    <w:rsid w:val="00235134"/>
    <w:rsid w:val="002359A4"/>
    <w:rsid w:val="0023712F"/>
    <w:rsid w:val="0023718A"/>
    <w:rsid w:val="0024516F"/>
    <w:rsid w:val="0025025D"/>
    <w:rsid w:val="00250D3D"/>
    <w:rsid w:val="00252CBD"/>
    <w:rsid w:val="00253705"/>
    <w:rsid w:val="00253BCC"/>
    <w:rsid w:val="00254E9B"/>
    <w:rsid w:val="00256248"/>
    <w:rsid w:val="002573C2"/>
    <w:rsid w:val="0025774C"/>
    <w:rsid w:val="00264916"/>
    <w:rsid w:val="002653B8"/>
    <w:rsid w:val="00267807"/>
    <w:rsid w:val="00274DC2"/>
    <w:rsid w:val="00280CD7"/>
    <w:rsid w:val="00283F52"/>
    <w:rsid w:val="00286092"/>
    <w:rsid w:val="0028768A"/>
    <w:rsid w:val="00291908"/>
    <w:rsid w:val="00291AD0"/>
    <w:rsid w:val="002958FA"/>
    <w:rsid w:val="002974DB"/>
    <w:rsid w:val="002A2F51"/>
    <w:rsid w:val="002A559A"/>
    <w:rsid w:val="002A7429"/>
    <w:rsid w:val="002A7752"/>
    <w:rsid w:val="002B098A"/>
    <w:rsid w:val="002B10DF"/>
    <w:rsid w:val="002B4810"/>
    <w:rsid w:val="002B762E"/>
    <w:rsid w:val="002C4C69"/>
    <w:rsid w:val="002C5E3E"/>
    <w:rsid w:val="002C7E2C"/>
    <w:rsid w:val="002D03F9"/>
    <w:rsid w:val="002D242E"/>
    <w:rsid w:val="002D6EAD"/>
    <w:rsid w:val="002D7154"/>
    <w:rsid w:val="002E1B19"/>
    <w:rsid w:val="002E27BC"/>
    <w:rsid w:val="002E7E45"/>
    <w:rsid w:val="002F53B3"/>
    <w:rsid w:val="002F6160"/>
    <w:rsid w:val="003069AE"/>
    <w:rsid w:val="00306A9B"/>
    <w:rsid w:val="00310183"/>
    <w:rsid w:val="003209D1"/>
    <w:rsid w:val="0032158F"/>
    <w:rsid w:val="0032289F"/>
    <w:rsid w:val="00323E8A"/>
    <w:rsid w:val="00332717"/>
    <w:rsid w:val="00333826"/>
    <w:rsid w:val="00333AFA"/>
    <w:rsid w:val="00334458"/>
    <w:rsid w:val="003366AE"/>
    <w:rsid w:val="003411FF"/>
    <w:rsid w:val="00344CA4"/>
    <w:rsid w:val="0035172B"/>
    <w:rsid w:val="00351E29"/>
    <w:rsid w:val="00352073"/>
    <w:rsid w:val="00353933"/>
    <w:rsid w:val="00355B44"/>
    <w:rsid w:val="0035660E"/>
    <w:rsid w:val="0035719E"/>
    <w:rsid w:val="003660DE"/>
    <w:rsid w:val="00367E4B"/>
    <w:rsid w:val="003714C7"/>
    <w:rsid w:val="003737EB"/>
    <w:rsid w:val="003751B1"/>
    <w:rsid w:val="00376AFF"/>
    <w:rsid w:val="00377DFA"/>
    <w:rsid w:val="00384F24"/>
    <w:rsid w:val="003852F5"/>
    <w:rsid w:val="00385372"/>
    <w:rsid w:val="00391E25"/>
    <w:rsid w:val="00396DF2"/>
    <w:rsid w:val="003A2D39"/>
    <w:rsid w:val="003A486A"/>
    <w:rsid w:val="003A5A59"/>
    <w:rsid w:val="003B32E5"/>
    <w:rsid w:val="003C13ED"/>
    <w:rsid w:val="003C6B52"/>
    <w:rsid w:val="003D1AE2"/>
    <w:rsid w:val="003D6E1A"/>
    <w:rsid w:val="003D743F"/>
    <w:rsid w:val="003D7870"/>
    <w:rsid w:val="003D78C7"/>
    <w:rsid w:val="003E0C7E"/>
    <w:rsid w:val="003E13F4"/>
    <w:rsid w:val="003E3BF7"/>
    <w:rsid w:val="003E4D2C"/>
    <w:rsid w:val="003E5097"/>
    <w:rsid w:val="003F206B"/>
    <w:rsid w:val="003F3AC9"/>
    <w:rsid w:val="003F783F"/>
    <w:rsid w:val="0040046E"/>
    <w:rsid w:val="00402E7E"/>
    <w:rsid w:val="00403FF9"/>
    <w:rsid w:val="0040435E"/>
    <w:rsid w:val="004109D5"/>
    <w:rsid w:val="00410BEB"/>
    <w:rsid w:val="00412119"/>
    <w:rsid w:val="004158DF"/>
    <w:rsid w:val="0041656E"/>
    <w:rsid w:val="0042109F"/>
    <w:rsid w:val="00421EA5"/>
    <w:rsid w:val="004226DD"/>
    <w:rsid w:val="0042435E"/>
    <w:rsid w:val="00426745"/>
    <w:rsid w:val="00426CEF"/>
    <w:rsid w:val="00426E5B"/>
    <w:rsid w:val="004306C0"/>
    <w:rsid w:val="00430830"/>
    <w:rsid w:val="004348CF"/>
    <w:rsid w:val="004404DE"/>
    <w:rsid w:val="0044165D"/>
    <w:rsid w:val="0044250A"/>
    <w:rsid w:val="00445A18"/>
    <w:rsid w:val="004478EA"/>
    <w:rsid w:val="004516A6"/>
    <w:rsid w:val="00451C34"/>
    <w:rsid w:val="0045209D"/>
    <w:rsid w:val="00452DB6"/>
    <w:rsid w:val="00453103"/>
    <w:rsid w:val="004548F5"/>
    <w:rsid w:val="00456A32"/>
    <w:rsid w:val="0046012A"/>
    <w:rsid w:val="004725B5"/>
    <w:rsid w:val="0047590C"/>
    <w:rsid w:val="00476054"/>
    <w:rsid w:val="00481B7D"/>
    <w:rsid w:val="00483CBE"/>
    <w:rsid w:val="004863E5"/>
    <w:rsid w:val="004902C0"/>
    <w:rsid w:val="00493494"/>
    <w:rsid w:val="004935E7"/>
    <w:rsid w:val="004974E9"/>
    <w:rsid w:val="004A2C87"/>
    <w:rsid w:val="004A48C4"/>
    <w:rsid w:val="004A6795"/>
    <w:rsid w:val="004A6D73"/>
    <w:rsid w:val="004B3269"/>
    <w:rsid w:val="004B65F6"/>
    <w:rsid w:val="004B6DD6"/>
    <w:rsid w:val="004C0EAD"/>
    <w:rsid w:val="004C38AC"/>
    <w:rsid w:val="004C4131"/>
    <w:rsid w:val="004D1CAC"/>
    <w:rsid w:val="004D23B6"/>
    <w:rsid w:val="004D7EAE"/>
    <w:rsid w:val="004E211D"/>
    <w:rsid w:val="004E28FA"/>
    <w:rsid w:val="004E3D0F"/>
    <w:rsid w:val="004E4389"/>
    <w:rsid w:val="00501D07"/>
    <w:rsid w:val="005036A8"/>
    <w:rsid w:val="005050BF"/>
    <w:rsid w:val="00506A32"/>
    <w:rsid w:val="00507938"/>
    <w:rsid w:val="005079EF"/>
    <w:rsid w:val="005103FA"/>
    <w:rsid w:val="00514EB3"/>
    <w:rsid w:val="00515066"/>
    <w:rsid w:val="0052152F"/>
    <w:rsid w:val="00530F27"/>
    <w:rsid w:val="00534F4B"/>
    <w:rsid w:val="0053577C"/>
    <w:rsid w:val="005358ED"/>
    <w:rsid w:val="00542C4E"/>
    <w:rsid w:val="005453CD"/>
    <w:rsid w:val="00545890"/>
    <w:rsid w:val="00553793"/>
    <w:rsid w:val="00560591"/>
    <w:rsid w:val="00560BC3"/>
    <w:rsid w:val="00565612"/>
    <w:rsid w:val="00566960"/>
    <w:rsid w:val="00580FD0"/>
    <w:rsid w:val="0058207F"/>
    <w:rsid w:val="005824D3"/>
    <w:rsid w:val="00586CC1"/>
    <w:rsid w:val="005908BE"/>
    <w:rsid w:val="00593EED"/>
    <w:rsid w:val="00595A8A"/>
    <w:rsid w:val="005A1363"/>
    <w:rsid w:val="005A66B0"/>
    <w:rsid w:val="005B1373"/>
    <w:rsid w:val="005B208B"/>
    <w:rsid w:val="005B2820"/>
    <w:rsid w:val="005B5FE4"/>
    <w:rsid w:val="005C35DF"/>
    <w:rsid w:val="005C38D0"/>
    <w:rsid w:val="005C5F74"/>
    <w:rsid w:val="005D5FEF"/>
    <w:rsid w:val="005E1FB9"/>
    <w:rsid w:val="005E417F"/>
    <w:rsid w:val="005F009D"/>
    <w:rsid w:val="005F0250"/>
    <w:rsid w:val="005F18A0"/>
    <w:rsid w:val="005F18F7"/>
    <w:rsid w:val="005F2836"/>
    <w:rsid w:val="005F485B"/>
    <w:rsid w:val="005F6276"/>
    <w:rsid w:val="005F7E09"/>
    <w:rsid w:val="0060503F"/>
    <w:rsid w:val="00606C5A"/>
    <w:rsid w:val="00611529"/>
    <w:rsid w:val="006117DA"/>
    <w:rsid w:val="00613C20"/>
    <w:rsid w:val="00614760"/>
    <w:rsid w:val="00614CB4"/>
    <w:rsid w:val="0061665F"/>
    <w:rsid w:val="00616EB0"/>
    <w:rsid w:val="00620853"/>
    <w:rsid w:val="00620A43"/>
    <w:rsid w:val="00620AB8"/>
    <w:rsid w:val="0062190B"/>
    <w:rsid w:val="006260C1"/>
    <w:rsid w:val="00631FC9"/>
    <w:rsid w:val="00635D4B"/>
    <w:rsid w:val="00637E95"/>
    <w:rsid w:val="00644C00"/>
    <w:rsid w:val="006468D5"/>
    <w:rsid w:val="006513EB"/>
    <w:rsid w:val="006560AC"/>
    <w:rsid w:val="0065704E"/>
    <w:rsid w:val="006570B8"/>
    <w:rsid w:val="006623CA"/>
    <w:rsid w:val="006673E4"/>
    <w:rsid w:val="00672562"/>
    <w:rsid w:val="00680D0F"/>
    <w:rsid w:val="00680E8E"/>
    <w:rsid w:val="00683D6C"/>
    <w:rsid w:val="00684D0C"/>
    <w:rsid w:val="006905FB"/>
    <w:rsid w:val="006917DB"/>
    <w:rsid w:val="00691D4D"/>
    <w:rsid w:val="00693C5B"/>
    <w:rsid w:val="0069543F"/>
    <w:rsid w:val="00696000"/>
    <w:rsid w:val="006A0617"/>
    <w:rsid w:val="006A3251"/>
    <w:rsid w:val="006A4520"/>
    <w:rsid w:val="006A64DD"/>
    <w:rsid w:val="006A69FD"/>
    <w:rsid w:val="006A7A0F"/>
    <w:rsid w:val="006B0965"/>
    <w:rsid w:val="006B2822"/>
    <w:rsid w:val="006B4B9C"/>
    <w:rsid w:val="006B5CF1"/>
    <w:rsid w:val="006B6443"/>
    <w:rsid w:val="006B7F07"/>
    <w:rsid w:val="006D0175"/>
    <w:rsid w:val="006D3C0E"/>
    <w:rsid w:val="006D4164"/>
    <w:rsid w:val="006D4DC3"/>
    <w:rsid w:val="006D7178"/>
    <w:rsid w:val="006D7BF8"/>
    <w:rsid w:val="006E1AA5"/>
    <w:rsid w:val="006E319A"/>
    <w:rsid w:val="006E72A8"/>
    <w:rsid w:val="006F751B"/>
    <w:rsid w:val="007023D4"/>
    <w:rsid w:val="0070275B"/>
    <w:rsid w:val="00707EA2"/>
    <w:rsid w:val="00707F64"/>
    <w:rsid w:val="00713871"/>
    <w:rsid w:val="0072219E"/>
    <w:rsid w:val="0073545A"/>
    <w:rsid w:val="00741DCB"/>
    <w:rsid w:val="00744FE4"/>
    <w:rsid w:val="0074520B"/>
    <w:rsid w:val="00751768"/>
    <w:rsid w:val="00751EB5"/>
    <w:rsid w:val="00762AD9"/>
    <w:rsid w:val="00762E85"/>
    <w:rsid w:val="007636C5"/>
    <w:rsid w:val="0076371F"/>
    <w:rsid w:val="0076467A"/>
    <w:rsid w:val="00765FC5"/>
    <w:rsid w:val="00767DEC"/>
    <w:rsid w:val="00771EE2"/>
    <w:rsid w:val="00772CFF"/>
    <w:rsid w:val="00773A16"/>
    <w:rsid w:val="00775054"/>
    <w:rsid w:val="0079085A"/>
    <w:rsid w:val="007956AC"/>
    <w:rsid w:val="007A059C"/>
    <w:rsid w:val="007A35C4"/>
    <w:rsid w:val="007A379B"/>
    <w:rsid w:val="007B44C4"/>
    <w:rsid w:val="007B66A7"/>
    <w:rsid w:val="007B6C4B"/>
    <w:rsid w:val="007C2DC4"/>
    <w:rsid w:val="007C3FE7"/>
    <w:rsid w:val="007C4EE0"/>
    <w:rsid w:val="007D0C6B"/>
    <w:rsid w:val="007D288B"/>
    <w:rsid w:val="007D4501"/>
    <w:rsid w:val="007E0A4B"/>
    <w:rsid w:val="007E4831"/>
    <w:rsid w:val="007E7589"/>
    <w:rsid w:val="007F01F8"/>
    <w:rsid w:val="007F0C91"/>
    <w:rsid w:val="007F236D"/>
    <w:rsid w:val="007F6F9D"/>
    <w:rsid w:val="00800863"/>
    <w:rsid w:val="00802593"/>
    <w:rsid w:val="00803EB1"/>
    <w:rsid w:val="00803ECB"/>
    <w:rsid w:val="00806486"/>
    <w:rsid w:val="00806ABC"/>
    <w:rsid w:val="0081396C"/>
    <w:rsid w:val="00813E06"/>
    <w:rsid w:val="00822178"/>
    <w:rsid w:val="008233AF"/>
    <w:rsid w:val="008321E3"/>
    <w:rsid w:val="0083292D"/>
    <w:rsid w:val="008333A9"/>
    <w:rsid w:val="00844F86"/>
    <w:rsid w:val="00846850"/>
    <w:rsid w:val="00850F30"/>
    <w:rsid w:val="00852C80"/>
    <w:rsid w:val="008535E8"/>
    <w:rsid w:val="008536F7"/>
    <w:rsid w:val="00861561"/>
    <w:rsid w:val="00863D53"/>
    <w:rsid w:val="00866786"/>
    <w:rsid w:val="00867999"/>
    <w:rsid w:val="0087022E"/>
    <w:rsid w:val="00871FAD"/>
    <w:rsid w:val="00876179"/>
    <w:rsid w:val="0088071A"/>
    <w:rsid w:val="00880F8B"/>
    <w:rsid w:val="00884BB2"/>
    <w:rsid w:val="00885AFE"/>
    <w:rsid w:val="0089240E"/>
    <w:rsid w:val="0089436F"/>
    <w:rsid w:val="008A1B1D"/>
    <w:rsid w:val="008A318F"/>
    <w:rsid w:val="008A385A"/>
    <w:rsid w:val="008A5C32"/>
    <w:rsid w:val="008A6274"/>
    <w:rsid w:val="008A73A3"/>
    <w:rsid w:val="008B21C7"/>
    <w:rsid w:val="008B4C71"/>
    <w:rsid w:val="008C0B53"/>
    <w:rsid w:val="008C7B10"/>
    <w:rsid w:val="008E16A6"/>
    <w:rsid w:val="008E3F23"/>
    <w:rsid w:val="008E557E"/>
    <w:rsid w:val="008F2214"/>
    <w:rsid w:val="008F247A"/>
    <w:rsid w:val="008F2FDE"/>
    <w:rsid w:val="008F3195"/>
    <w:rsid w:val="00903AAA"/>
    <w:rsid w:val="00906ABE"/>
    <w:rsid w:val="00906DA2"/>
    <w:rsid w:val="00911478"/>
    <w:rsid w:val="00911B76"/>
    <w:rsid w:val="0091524C"/>
    <w:rsid w:val="00922A73"/>
    <w:rsid w:val="00923196"/>
    <w:rsid w:val="009246B8"/>
    <w:rsid w:val="00926F36"/>
    <w:rsid w:val="00930574"/>
    <w:rsid w:val="009403A4"/>
    <w:rsid w:val="00944065"/>
    <w:rsid w:val="00944E25"/>
    <w:rsid w:val="00953688"/>
    <w:rsid w:val="00954E38"/>
    <w:rsid w:val="00962B6C"/>
    <w:rsid w:val="00964621"/>
    <w:rsid w:val="00965D17"/>
    <w:rsid w:val="009663D0"/>
    <w:rsid w:val="009710A4"/>
    <w:rsid w:val="00972590"/>
    <w:rsid w:val="00972B1D"/>
    <w:rsid w:val="0097696E"/>
    <w:rsid w:val="00976D11"/>
    <w:rsid w:val="009853FD"/>
    <w:rsid w:val="00985F40"/>
    <w:rsid w:val="00987E45"/>
    <w:rsid w:val="0099026F"/>
    <w:rsid w:val="009920DA"/>
    <w:rsid w:val="0099225F"/>
    <w:rsid w:val="00993C5C"/>
    <w:rsid w:val="009A20CA"/>
    <w:rsid w:val="009A2A2C"/>
    <w:rsid w:val="009B0106"/>
    <w:rsid w:val="009B4289"/>
    <w:rsid w:val="009B7EDC"/>
    <w:rsid w:val="009C0CAC"/>
    <w:rsid w:val="009C1E73"/>
    <w:rsid w:val="009C4771"/>
    <w:rsid w:val="009C4BB9"/>
    <w:rsid w:val="009C584D"/>
    <w:rsid w:val="009C5964"/>
    <w:rsid w:val="009C7CAA"/>
    <w:rsid w:val="009D3012"/>
    <w:rsid w:val="009D53B0"/>
    <w:rsid w:val="009D552D"/>
    <w:rsid w:val="009E04BF"/>
    <w:rsid w:val="009F1EC7"/>
    <w:rsid w:val="009F5C2A"/>
    <w:rsid w:val="009F6029"/>
    <w:rsid w:val="00A02E38"/>
    <w:rsid w:val="00A0353F"/>
    <w:rsid w:val="00A06AB7"/>
    <w:rsid w:val="00A1040D"/>
    <w:rsid w:val="00A107EF"/>
    <w:rsid w:val="00A16F3B"/>
    <w:rsid w:val="00A17A66"/>
    <w:rsid w:val="00A20E93"/>
    <w:rsid w:val="00A21120"/>
    <w:rsid w:val="00A2361D"/>
    <w:rsid w:val="00A35E91"/>
    <w:rsid w:val="00A36168"/>
    <w:rsid w:val="00A47FDF"/>
    <w:rsid w:val="00A51474"/>
    <w:rsid w:val="00A52159"/>
    <w:rsid w:val="00A52909"/>
    <w:rsid w:val="00A55D62"/>
    <w:rsid w:val="00A61C07"/>
    <w:rsid w:val="00A666A9"/>
    <w:rsid w:val="00A672EC"/>
    <w:rsid w:val="00A72D7E"/>
    <w:rsid w:val="00A81864"/>
    <w:rsid w:val="00A83C7B"/>
    <w:rsid w:val="00A86D09"/>
    <w:rsid w:val="00A93FDC"/>
    <w:rsid w:val="00A94466"/>
    <w:rsid w:val="00A95197"/>
    <w:rsid w:val="00AA089C"/>
    <w:rsid w:val="00AA0B48"/>
    <w:rsid w:val="00AA11F9"/>
    <w:rsid w:val="00AA27B2"/>
    <w:rsid w:val="00AA52D2"/>
    <w:rsid w:val="00AA6C4A"/>
    <w:rsid w:val="00AA751F"/>
    <w:rsid w:val="00AB2802"/>
    <w:rsid w:val="00AB2CEA"/>
    <w:rsid w:val="00AB54F3"/>
    <w:rsid w:val="00AB7527"/>
    <w:rsid w:val="00AC056E"/>
    <w:rsid w:val="00AC22AC"/>
    <w:rsid w:val="00AD09E8"/>
    <w:rsid w:val="00AD212A"/>
    <w:rsid w:val="00AD2B3A"/>
    <w:rsid w:val="00AD2E6D"/>
    <w:rsid w:val="00AD4C1B"/>
    <w:rsid w:val="00AD5571"/>
    <w:rsid w:val="00AD626D"/>
    <w:rsid w:val="00AD7A18"/>
    <w:rsid w:val="00AE05B1"/>
    <w:rsid w:val="00AE0F46"/>
    <w:rsid w:val="00AE4441"/>
    <w:rsid w:val="00AE4641"/>
    <w:rsid w:val="00AE626B"/>
    <w:rsid w:val="00AE6C54"/>
    <w:rsid w:val="00AE7B60"/>
    <w:rsid w:val="00AF3584"/>
    <w:rsid w:val="00AF7D0F"/>
    <w:rsid w:val="00AF7F9D"/>
    <w:rsid w:val="00B024B0"/>
    <w:rsid w:val="00B04B17"/>
    <w:rsid w:val="00B05C80"/>
    <w:rsid w:val="00B0655F"/>
    <w:rsid w:val="00B148DF"/>
    <w:rsid w:val="00B14E23"/>
    <w:rsid w:val="00B17506"/>
    <w:rsid w:val="00B2022C"/>
    <w:rsid w:val="00B26CC2"/>
    <w:rsid w:val="00B30C27"/>
    <w:rsid w:val="00B32BD5"/>
    <w:rsid w:val="00B40A1E"/>
    <w:rsid w:val="00B451DD"/>
    <w:rsid w:val="00B55D84"/>
    <w:rsid w:val="00B572E3"/>
    <w:rsid w:val="00B579D8"/>
    <w:rsid w:val="00B60B29"/>
    <w:rsid w:val="00B646D7"/>
    <w:rsid w:val="00B647E9"/>
    <w:rsid w:val="00B64A6F"/>
    <w:rsid w:val="00B7081C"/>
    <w:rsid w:val="00B747E4"/>
    <w:rsid w:val="00B800E2"/>
    <w:rsid w:val="00B8104D"/>
    <w:rsid w:val="00B94846"/>
    <w:rsid w:val="00B97D66"/>
    <w:rsid w:val="00BA0F5F"/>
    <w:rsid w:val="00BA29ED"/>
    <w:rsid w:val="00BA2E1D"/>
    <w:rsid w:val="00BA7EE8"/>
    <w:rsid w:val="00BB072C"/>
    <w:rsid w:val="00BB1B14"/>
    <w:rsid w:val="00BB2640"/>
    <w:rsid w:val="00BB480C"/>
    <w:rsid w:val="00BB6B01"/>
    <w:rsid w:val="00BB7758"/>
    <w:rsid w:val="00BC12A7"/>
    <w:rsid w:val="00BC1F20"/>
    <w:rsid w:val="00BC3858"/>
    <w:rsid w:val="00BC6FAC"/>
    <w:rsid w:val="00BD15A4"/>
    <w:rsid w:val="00BD39FA"/>
    <w:rsid w:val="00BD457F"/>
    <w:rsid w:val="00BD6E0E"/>
    <w:rsid w:val="00BD738C"/>
    <w:rsid w:val="00BE11BC"/>
    <w:rsid w:val="00BE5AFE"/>
    <w:rsid w:val="00BE7089"/>
    <w:rsid w:val="00BE7BE3"/>
    <w:rsid w:val="00BF3817"/>
    <w:rsid w:val="00BF4B5F"/>
    <w:rsid w:val="00C033BD"/>
    <w:rsid w:val="00C037ED"/>
    <w:rsid w:val="00C13425"/>
    <w:rsid w:val="00C137AF"/>
    <w:rsid w:val="00C13F6A"/>
    <w:rsid w:val="00C14C17"/>
    <w:rsid w:val="00C15724"/>
    <w:rsid w:val="00C1686F"/>
    <w:rsid w:val="00C16C24"/>
    <w:rsid w:val="00C1745A"/>
    <w:rsid w:val="00C212D5"/>
    <w:rsid w:val="00C227A9"/>
    <w:rsid w:val="00C22825"/>
    <w:rsid w:val="00C24F1E"/>
    <w:rsid w:val="00C24FB8"/>
    <w:rsid w:val="00C3365D"/>
    <w:rsid w:val="00C35D1A"/>
    <w:rsid w:val="00C43AA2"/>
    <w:rsid w:val="00C4423B"/>
    <w:rsid w:val="00C44ED1"/>
    <w:rsid w:val="00C513BA"/>
    <w:rsid w:val="00C53AB4"/>
    <w:rsid w:val="00C54CF4"/>
    <w:rsid w:val="00C550E6"/>
    <w:rsid w:val="00C551B6"/>
    <w:rsid w:val="00C5669D"/>
    <w:rsid w:val="00C62345"/>
    <w:rsid w:val="00C62948"/>
    <w:rsid w:val="00C71985"/>
    <w:rsid w:val="00C72F68"/>
    <w:rsid w:val="00C811D8"/>
    <w:rsid w:val="00C91190"/>
    <w:rsid w:val="00C9451F"/>
    <w:rsid w:val="00C9606D"/>
    <w:rsid w:val="00C97944"/>
    <w:rsid w:val="00C97B28"/>
    <w:rsid w:val="00CA1D05"/>
    <w:rsid w:val="00CA2648"/>
    <w:rsid w:val="00CA2ABB"/>
    <w:rsid w:val="00CA3292"/>
    <w:rsid w:val="00CA35D9"/>
    <w:rsid w:val="00CA582D"/>
    <w:rsid w:val="00CA622B"/>
    <w:rsid w:val="00CB5593"/>
    <w:rsid w:val="00CB7D4A"/>
    <w:rsid w:val="00CC305D"/>
    <w:rsid w:val="00CC3762"/>
    <w:rsid w:val="00CC6E5F"/>
    <w:rsid w:val="00CC7372"/>
    <w:rsid w:val="00CD08D2"/>
    <w:rsid w:val="00CD14CC"/>
    <w:rsid w:val="00CD2DBB"/>
    <w:rsid w:val="00CD2E25"/>
    <w:rsid w:val="00CD508E"/>
    <w:rsid w:val="00CD52FC"/>
    <w:rsid w:val="00CD64D3"/>
    <w:rsid w:val="00CD7039"/>
    <w:rsid w:val="00CD7937"/>
    <w:rsid w:val="00CE44B6"/>
    <w:rsid w:val="00CF015C"/>
    <w:rsid w:val="00CF0E14"/>
    <w:rsid w:val="00CF10D7"/>
    <w:rsid w:val="00CF551D"/>
    <w:rsid w:val="00D14FA4"/>
    <w:rsid w:val="00D2252A"/>
    <w:rsid w:val="00D27FC6"/>
    <w:rsid w:val="00D3059D"/>
    <w:rsid w:val="00D31793"/>
    <w:rsid w:val="00D36C98"/>
    <w:rsid w:val="00D42149"/>
    <w:rsid w:val="00D45D7B"/>
    <w:rsid w:val="00D47BAC"/>
    <w:rsid w:val="00D528A0"/>
    <w:rsid w:val="00D5459F"/>
    <w:rsid w:val="00D54AC5"/>
    <w:rsid w:val="00D55CB1"/>
    <w:rsid w:val="00D55F65"/>
    <w:rsid w:val="00D56ABF"/>
    <w:rsid w:val="00D60010"/>
    <w:rsid w:val="00D60BAA"/>
    <w:rsid w:val="00D62128"/>
    <w:rsid w:val="00D62535"/>
    <w:rsid w:val="00D64F44"/>
    <w:rsid w:val="00D6636B"/>
    <w:rsid w:val="00D7104F"/>
    <w:rsid w:val="00D7383A"/>
    <w:rsid w:val="00D73879"/>
    <w:rsid w:val="00D74F28"/>
    <w:rsid w:val="00D81937"/>
    <w:rsid w:val="00D83C9C"/>
    <w:rsid w:val="00D8421C"/>
    <w:rsid w:val="00D86C75"/>
    <w:rsid w:val="00D87EDA"/>
    <w:rsid w:val="00D93B81"/>
    <w:rsid w:val="00D97E39"/>
    <w:rsid w:val="00DA1171"/>
    <w:rsid w:val="00DA4388"/>
    <w:rsid w:val="00DA46AC"/>
    <w:rsid w:val="00DA5391"/>
    <w:rsid w:val="00DB031D"/>
    <w:rsid w:val="00DB33BA"/>
    <w:rsid w:val="00DB36F8"/>
    <w:rsid w:val="00DB60AF"/>
    <w:rsid w:val="00DB6F8D"/>
    <w:rsid w:val="00DD0016"/>
    <w:rsid w:val="00DD2340"/>
    <w:rsid w:val="00DD797A"/>
    <w:rsid w:val="00DE1A88"/>
    <w:rsid w:val="00DE45A0"/>
    <w:rsid w:val="00DE5268"/>
    <w:rsid w:val="00DF05CE"/>
    <w:rsid w:val="00DF2CB6"/>
    <w:rsid w:val="00DF3909"/>
    <w:rsid w:val="00DF425C"/>
    <w:rsid w:val="00DF4AB6"/>
    <w:rsid w:val="00DF6467"/>
    <w:rsid w:val="00E00411"/>
    <w:rsid w:val="00E01A0C"/>
    <w:rsid w:val="00E044CB"/>
    <w:rsid w:val="00E05648"/>
    <w:rsid w:val="00E1122B"/>
    <w:rsid w:val="00E20CE5"/>
    <w:rsid w:val="00E216F4"/>
    <w:rsid w:val="00E23C58"/>
    <w:rsid w:val="00E26061"/>
    <w:rsid w:val="00E260E8"/>
    <w:rsid w:val="00E2765B"/>
    <w:rsid w:val="00E350EA"/>
    <w:rsid w:val="00E431D2"/>
    <w:rsid w:val="00E46C0E"/>
    <w:rsid w:val="00E55AD6"/>
    <w:rsid w:val="00E568E9"/>
    <w:rsid w:val="00E572A1"/>
    <w:rsid w:val="00E63F68"/>
    <w:rsid w:val="00E663B7"/>
    <w:rsid w:val="00E673CA"/>
    <w:rsid w:val="00E67E5F"/>
    <w:rsid w:val="00E71D1F"/>
    <w:rsid w:val="00E75F07"/>
    <w:rsid w:val="00E777EC"/>
    <w:rsid w:val="00E83789"/>
    <w:rsid w:val="00E87519"/>
    <w:rsid w:val="00E87797"/>
    <w:rsid w:val="00E912DE"/>
    <w:rsid w:val="00E975B9"/>
    <w:rsid w:val="00EA4CA2"/>
    <w:rsid w:val="00EA7D41"/>
    <w:rsid w:val="00EA7FC2"/>
    <w:rsid w:val="00EB090E"/>
    <w:rsid w:val="00EB0CD2"/>
    <w:rsid w:val="00EB159C"/>
    <w:rsid w:val="00EB6989"/>
    <w:rsid w:val="00EB7AE2"/>
    <w:rsid w:val="00EC0C74"/>
    <w:rsid w:val="00EC1779"/>
    <w:rsid w:val="00EC1822"/>
    <w:rsid w:val="00EC26E6"/>
    <w:rsid w:val="00EC4ECD"/>
    <w:rsid w:val="00ED710E"/>
    <w:rsid w:val="00EE135A"/>
    <w:rsid w:val="00EF193D"/>
    <w:rsid w:val="00EF2B87"/>
    <w:rsid w:val="00EF50B1"/>
    <w:rsid w:val="00EF5D56"/>
    <w:rsid w:val="00EF7143"/>
    <w:rsid w:val="00F015D6"/>
    <w:rsid w:val="00F02AA5"/>
    <w:rsid w:val="00F03DA3"/>
    <w:rsid w:val="00F06F93"/>
    <w:rsid w:val="00F13EB5"/>
    <w:rsid w:val="00F143A8"/>
    <w:rsid w:val="00F14B70"/>
    <w:rsid w:val="00F1576D"/>
    <w:rsid w:val="00F16180"/>
    <w:rsid w:val="00F20C14"/>
    <w:rsid w:val="00F23173"/>
    <w:rsid w:val="00F3128F"/>
    <w:rsid w:val="00F313E5"/>
    <w:rsid w:val="00F336B8"/>
    <w:rsid w:val="00F33C6F"/>
    <w:rsid w:val="00F449DA"/>
    <w:rsid w:val="00F47767"/>
    <w:rsid w:val="00F47AB3"/>
    <w:rsid w:val="00F50505"/>
    <w:rsid w:val="00F5242D"/>
    <w:rsid w:val="00F55741"/>
    <w:rsid w:val="00F657AF"/>
    <w:rsid w:val="00F75DCA"/>
    <w:rsid w:val="00F765C7"/>
    <w:rsid w:val="00F7678F"/>
    <w:rsid w:val="00F815D7"/>
    <w:rsid w:val="00F83CFF"/>
    <w:rsid w:val="00F84266"/>
    <w:rsid w:val="00F856A5"/>
    <w:rsid w:val="00F87123"/>
    <w:rsid w:val="00F93F7C"/>
    <w:rsid w:val="00F9589E"/>
    <w:rsid w:val="00FA325E"/>
    <w:rsid w:val="00FA3577"/>
    <w:rsid w:val="00FA4CC3"/>
    <w:rsid w:val="00FA6CF8"/>
    <w:rsid w:val="00FA771C"/>
    <w:rsid w:val="00FB0AE5"/>
    <w:rsid w:val="00FB26F9"/>
    <w:rsid w:val="00FC22EA"/>
    <w:rsid w:val="00FC5064"/>
    <w:rsid w:val="00FC61EB"/>
    <w:rsid w:val="00FD049C"/>
    <w:rsid w:val="00FD1822"/>
    <w:rsid w:val="00FD1BF6"/>
    <w:rsid w:val="00FD2581"/>
    <w:rsid w:val="00FD33CB"/>
    <w:rsid w:val="00FD3EB7"/>
    <w:rsid w:val="00FD6663"/>
    <w:rsid w:val="00FE081D"/>
    <w:rsid w:val="00FE114C"/>
    <w:rsid w:val="00FE180F"/>
    <w:rsid w:val="00FE4516"/>
    <w:rsid w:val="00FF3769"/>
    <w:rsid w:val="00FF3E93"/>
    <w:rsid w:val="00FF4484"/>
    <w:rsid w:val="00FF4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6ebb1f,#92cc57,#c8e5aa"/>
    </o:shapedefaults>
    <o:shapelayout v:ext="edit">
      <o:idmap v:ext="edit" data="1"/>
    </o:shapelayout>
  </w:shapeDefaults>
  <w:decimalSymbol w:val="."/>
  <w:listSeparator w:val=","/>
  <w15:docId w15:val="{B8FB11A3-547E-4F7F-844A-B9911E60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621"/>
    <w:rPr>
      <w:rFonts w:ascii="Trebuchet MS" w:hAnsi="Trebuchet MS"/>
      <w:szCs w:val="24"/>
    </w:rPr>
  </w:style>
  <w:style w:type="paragraph" w:styleId="Heading1">
    <w:name w:val="heading 1"/>
    <w:basedOn w:val="ChapterTitle"/>
    <w:next w:val="BodyText"/>
    <w:link w:val="Heading1Char"/>
    <w:uiPriority w:val="9"/>
    <w:qFormat/>
    <w:rsid w:val="007636C5"/>
    <w:pPr>
      <w:pageBreakBefore w:val="0"/>
      <w:spacing w:before="600" w:after="360" w:line="240" w:lineRule="auto"/>
      <w:outlineLvl w:val="0"/>
    </w:pPr>
    <w:rPr>
      <w:rFonts w:cs="Arial"/>
      <w:bCs w:val="0"/>
      <w:color w:val="63AF34"/>
      <w:kern w:val="32"/>
      <w:sz w:val="32"/>
      <w:szCs w:val="32"/>
    </w:rPr>
  </w:style>
  <w:style w:type="paragraph" w:styleId="Heading2">
    <w:name w:val="heading 2"/>
    <w:basedOn w:val="Heading1"/>
    <w:next w:val="BodyText"/>
    <w:qFormat/>
    <w:rsid w:val="00F84266"/>
    <w:pPr>
      <w:spacing w:before="360" w:after="240" w:line="260" w:lineRule="exact"/>
      <w:outlineLvl w:val="1"/>
    </w:pPr>
    <w:rPr>
      <w:bCs/>
      <w:iCs/>
      <w:color w:val="000000"/>
      <w:sz w:val="28"/>
      <w:szCs w:val="28"/>
    </w:rPr>
  </w:style>
  <w:style w:type="paragraph" w:styleId="Heading3">
    <w:name w:val="heading 3"/>
    <w:basedOn w:val="Heading1"/>
    <w:next w:val="BodyText"/>
    <w:link w:val="Heading3Char"/>
    <w:qFormat/>
    <w:rsid w:val="00F84266"/>
    <w:pPr>
      <w:spacing w:before="240" w:after="40" w:line="260" w:lineRule="exact"/>
      <w:outlineLvl w:val="2"/>
    </w:pPr>
    <w:rPr>
      <w:bCs/>
      <w:sz w:val="24"/>
      <w:szCs w:val="24"/>
    </w:rPr>
  </w:style>
  <w:style w:type="paragraph" w:styleId="Heading4">
    <w:name w:val="heading 4"/>
    <w:basedOn w:val="Heading3"/>
    <w:next w:val="BodyText"/>
    <w:link w:val="Heading4Char"/>
    <w:qFormat/>
    <w:rsid w:val="00B94846"/>
    <w:pPr>
      <w:spacing w:before="180" w:after="0"/>
      <w:outlineLvl w:val="3"/>
    </w:pPr>
    <w:rPr>
      <w:bCs w:val="0"/>
      <w:i/>
      <w:color w:val="000000"/>
      <w:sz w:val="20"/>
      <w:szCs w:val="20"/>
    </w:rPr>
  </w:style>
  <w:style w:type="paragraph" w:styleId="Heading5">
    <w:name w:val="heading 5"/>
    <w:basedOn w:val="Normal"/>
    <w:next w:val="Normal"/>
    <w:qFormat/>
    <w:rsid w:val="000138EB"/>
    <w:pPr>
      <w:keepNext/>
      <w:spacing w:before="200" w:after="2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Title">
    <w:name w:val="ChapterTitle"/>
    <w:next w:val="BodyText"/>
    <w:rsid w:val="00C137AF"/>
    <w:pPr>
      <w:keepNext/>
      <w:pageBreakBefore/>
      <w:spacing w:after="600" w:line="420" w:lineRule="exact"/>
    </w:pPr>
    <w:rPr>
      <w:rFonts w:ascii="Trebuchet MS" w:hAnsi="Trebuchet MS"/>
      <w:b/>
      <w:bCs/>
      <w:sz w:val="40"/>
      <w:szCs w:val="40"/>
    </w:rPr>
  </w:style>
  <w:style w:type="paragraph" w:styleId="BodyText">
    <w:name w:val="Body Text"/>
    <w:basedOn w:val="Normal"/>
    <w:link w:val="BodyTextChar"/>
    <w:rsid w:val="00C137AF"/>
    <w:pPr>
      <w:spacing w:after="180" w:line="260" w:lineRule="exact"/>
    </w:pPr>
    <w:rPr>
      <w:szCs w:val="20"/>
    </w:rPr>
  </w:style>
  <w:style w:type="paragraph" w:styleId="FootnoteText">
    <w:name w:val="footnote text"/>
    <w:basedOn w:val="Normal"/>
    <w:semiHidden/>
    <w:rPr>
      <w:rFonts w:ascii="Garamond" w:hAnsi="Garamond"/>
      <w:sz w:val="16"/>
      <w:szCs w:val="16"/>
    </w:rPr>
  </w:style>
  <w:style w:type="paragraph" w:styleId="Header">
    <w:name w:val="header"/>
    <w:basedOn w:val="Footer"/>
    <w:rsid w:val="006A64DD"/>
    <w:rPr>
      <w:szCs w:val="16"/>
    </w:rPr>
  </w:style>
  <w:style w:type="paragraph" w:customStyle="1" w:styleId="LegalTextHeading">
    <w:name w:val="Legal Text Heading"/>
    <w:basedOn w:val="BodyText"/>
    <w:next w:val="LegalText"/>
    <w:rsid w:val="0058207F"/>
    <w:pPr>
      <w:keepNext/>
      <w:spacing w:after="0" w:line="240" w:lineRule="auto"/>
    </w:pPr>
    <w:rPr>
      <w:b/>
      <w:sz w:val="16"/>
    </w:rPr>
  </w:style>
  <w:style w:type="paragraph" w:styleId="Footer">
    <w:name w:val="footer"/>
    <w:basedOn w:val="BodyText"/>
    <w:rsid w:val="00CA1D05"/>
    <w:pPr>
      <w:tabs>
        <w:tab w:val="center" w:pos="4507"/>
        <w:tab w:val="right" w:pos="9000"/>
      </w:tabs>
      <w:spacing w:after="0" w:line="240" w:lineRule="auto"/>
    </w:pPr>
    <w:rPr>
      <w:sz w:val="14"/>
    </w:rPr>
  </w:style>
  <w:style w:type="paragraph" w:customStyle="1" w:styleId="CoverTitle">
    <w:name w:val="CoverTitle"/>
    <w:next w:val="CoverSubhead"/>
    <w:rsid w:val="00AA52D2"/>
    <w:pPr>
      <w:spacing w:after="480" w:line="640" w:lineRule="exact"/>
    </w:pPr>
    <w:rPr>
      <w:rFonts w:ascii="Trebuchet MS" w:hAnsi="Trebuchet MS"/>
      <w:b/>
      <w:noProof/>
      <w:sz w:val="44"/>
      <w:szCs w:val="30"/>
    </w:rPr>
  </w:style>
  <w:style w:type="paragraph" w:customStyle="1" w:styleId="CoverSubhead">
    <w:name w:val="CoverSubhead"/>
    <w:basedOn w:val="CoverTitle"/>
    <w:next w:val="CoverDate"/>
    <w:rsid w:val="007636C5"/>
    <w:pPr>
      <w:spacing w:before="240" w:line="380" w:lineRule="exact"/>
    </w:pPr>
    <w:rPr>
      <w:color w:val="63AF34"/>
      <w:sz w:val="32"/>
      <w:szCs w:val="32"/>
    </w:rPr>
  </w:style>
  <w:style w:type="paragraph" w:customStyle="1" w:styleId="CoverDate">
    <w:name w:val="CoverDate"/>
    <w:next w:val="BodyText"/>
    <w:pPr>
      <w:spacing w:before="360"/>
    </w:pPr>
    <w:rPr>
      <w:rFonts w:ascii="Trebuchet MS" w:hAnsi="Trebuchet MS"/>
      <w:noProof/>
      <w:sz w:val="26"/>
      <w:szCs w:val="32"/>
    </w:rPr>
  </w:style>
  <w:style w:type="paragraph" w:customStyle="1" w:styleId="copyrightfooter">
    <w:name w:val="copyright footer"/>
    <w:basedOn w:val="Normal"/>
    <w:rsid w:val="00FA6CF8"/>
    <w:pPr>
      <w:tabs>
        <w:tab w:val="right" w:pos="8640"/>
      </w:tabs>
      <w:ind w:firstLine="5040"/>
      <w:jc w:val="right"/>
    </w:pPr>
    <w:rPr>
      <w:sz w:val="9"/>
      <w:szCs w:val="9"/>
    </w:rPr>
  </w:style>
  <w:style w:type="character" w:styleId="Hyperlink">
    <w:name w:val="Hyperlink"/>
    <w:uiPriority w:val="99"/>
    <w:rPr>
      <w:color w:val="0000FF"/>
      <w:u w:val="single"/>
    </w:rPr>
  </w:style>
  <w:style w:type="paragraph" w:customStyle="1" w:styleId="NumberBody1">
    <w:name w:val="Number Body 1"/>
    <w:basedOn w:val="BulletBody1"/>
    <w:rsid w:val="00B8104D"/>
    <w:pPr>
      <w:numPr>
        <w:numId w:val="5"/>
      </w:numPr>
      <w:tabs>
        <w:tab w:val="clear" w:pos="360"/>
      </w:tabs>
      <w:spacing w:before="0" w:after="180" w:line="240" w:lineRule="exact"/>
      <w:ind w:left="720" w:hanging="360"/>
    </w:pPr>
  </w:style>
  <w:style w:type="character" w:styleId="PageNumber">
    <w:name w:val="page number"/>
    <w:rPr>
      <w:rFonts w:ascii="Trebuchet MS" w:hAnsi="Trebuchet MS"/>
      <w:sz w:val="14"/>
    </w:rPr>
  </w:style>
  <w:style w:type="paragraph" w:styleId="EndnoteText">
    <w:name w:val="endnote text"/>
    <w:basedOn w:val="Normal"/>
    <w:semiHidden/>
    <w:rPr>
      <w:szCs w:val="20"/>
    </w:rPr>
  </w:style>
  <w:style w:type="paragraph" w:styleId="BodyTextIndent">
    <w:name w:val="Body Text Indent"/>
    <w:basedOn w:val="BodyText"/>
    <w:link w:val="BodyTextIndentChar"/>
    <w:rsid w:val="00157CAD"/>
    <w:pPr>
      <w:ind w:left="360"/>
    </w:pPr>
  </w:style>
  <w:style w:type="paragraph" w:customStyle="1" w:styleId="FeatureBenefitHighlight">
    <w:name w:val="Feature/Benefit/Highlight"/>
    <w:basedOn w:val="Heading4"/>
    <w:next w:val="BodyText"/>
    <w:rsid w:val="0024516F"/>
  </w:style>
  <w:style w:type="paragraph" w:styleId="BodyTextFirstIndent2">
    <w:name w:val="Body Text First Indent 2"/>
    <w:basedOn w:val="BodyTextIndent"/>
    <w:rsid w:val="00B55D84"/>
    <w:pPr>
      <w:spacing w:after="120" w:line="240" w:lineRule="auto"/>
      <w:ind w:firstLine="210"/>
    </w:pPr>
    <w:rPr>
      <w:szCs w:val="24"/>
    </w:rPr>
  </w:style>
  <w:style w:type="paragraph" w:customStyle="1" w:styleId="ListIndent1">
    <w:name w:val="List Indent 1"/>
    <w:basedOn w:val="BulletBody1"/>
    <w:rsid w:val="004C0EAD"/>
    <w:pPr>
      <w:numPr>
        <w:numId w:val="0"/>
      </w:numPr>
      <w:ind w:left="360"/>
    </w:pPr>
  </w:style>
  <w:style w:type="paragraph" w:customStyle="1" w:styleId="ListIndent2">
    <w:name w:val="List Indent 2"/>
    <w:basedOn w:val="ListIndent1"/>
    <w:rsid w:val="004C0EAD"/>
    <w:pPr>
      <w:ind w:left="720"/>
    </w:pPr>
  </w:style>
  <w:style w:type="paragraph" w:styleId="TOC1">
    <w:name w:val="toc 1"/>
    <w:basedOn w:val="Normal"/>
    <w:next w:val="Normal"/>
    <w:uiPriority w:val="39"/>
    <w:rsid w:val="007636C5"/>
    <w:pPr>
      <w:spacing w:line="320" w:lineRule="exact"/>
    </w:pPr>
    <w:rPr>
      <w:b/>
      <w:color w:val="63AF34"/>
      <w:szCs w:val="20"/>
    </w:rPr>
  </w:style>
  <w:style w:type="paragraph" w:customStyle="1" w:styleId="BulletBody2">
    <w:name w:val="Bullet Body 2"/>
    <w:basedOn w:val="BulletBody1"/>
    <w:rsid w:val="007636C5"/>
    <w:pPr>
      <w:numPr>
        <w:numId w:val="24"/>
      </w:numPr>
    </w:pPr>
  </w:style>
  <w:style w:type="paragraph" w:customStyle="1" w:styleId="BrandFamily">
    <w:name w:val="BrandFamily"/>
    <w:basedOn w:val="BodyText"/>
    <w:rsid w:val="00885AFE"/>
    <w:pPr>
      <w:jc w:val="right"/>
    </w:pPr>
    <w:rPr>
      <w:sz w:val="24"/>
    </w:rPr>
  </w:style>
  <w:style w:type="paragraph" w:customStyle="1" w:styleId="BulletTable2">
    <w:name w:val="Bullet Table 2"/>
    <w:basedOn w:val="BulletTable1"/>
    <w:rsid w:val="007636C5"/>
    <w:pPr>
      <w:numPr>
        <w:numId w:val="26"/>
      </w:numPr>
    </w:pPr>
  </w:style>
  <w:style w:type="paragraph" w:customStyle="1" w:styleId="BulletTable1">
    <w:name w:val="Bullet Table 1"/>
    <w:basedOn w:val="BulletBody1"/>
    <w:rsid w:val="00E05648"/>
    <w:pPr>
      <w:ind w:left="720"/>
    </w:pPr>
  </w:style>
  <w:style w:type="paragraph" w:customStyle="1" w:styleId="BulletTable3">
    <w:name w:val="Bullet Table 3"/>
    <w:basedOn w:val="BulletTable2"/>
    <w:rsid w:val="007636C5"/>
    <w:pPr>
      <w:numPr>
        <w:numId w:val="2"/>
      </w:numPr>
    </w:pPr>
  </w:style>
  <w:style w:type="paragraph" w:customStyle="1" w:styleId="TableHeading1">
    <w:name w:val="Table Heading 1"/>
    <w:basedOn w:val="BodyText"/>
    <w:next w:val="TableBodyText"/>
    <w:rsid w:val="00C9451F"/>
    <w:pPr>
      <w:spacing w:before="180"/>
      <w:jc w:val="center"/>
    </w:pPr>
    <w:rPr>
      <w:b/>
      <w:bCs/>
      <w:color w:val="FFFFFF"/>
      <w:sz w:val="24"/>
    </w:rPr>
  </w:style>
  <w:style w:type="paragraph" w:styleId="TOC2">
    <w:name w:val="toc 2"/>
    <w:basedOn w:val="Normal"/>
    <w:next w:val="Normal"/>
    <w:uiPriority w:val="39"/>
    <w:rsid w:val="00985F40"/>
    <w:pPr>
      <w:spacing w:line="320" w:lineRule="exact"/>
      <w:ind w:left="245"/>
    </w:pPr>
    <w:rPr>
      <w:szCs w:val="20"/>
    </w:rPr>
  </w:style>
  <w:style w:type="paragraph" w:styleId="TOC3">
    <w:name w:val="toc 3"/>
    <w:basedOn w:val="Normal"/>
    <w:next w:val="Normal"/>
    <w:uiPriority w:val="39"/>
    <w:rsid w:val="00985F40"/>
    <w:pPr>
      <w:spacing w:line="320" w:lineRule="exact"/>
      <w:ind w:left="475"/>
    </w:pPr>
    <w:rPr>
      <w:szCs w:val="20"/>
    </w:rPr>
  </w:style>
  <w:style w:type="paragraph" w:customStyle="1" w:styleId="TableText">
    <w:name w:val="TableText"/>
    <w:basedOn w:val="Normal"/>
    <w:pPr>
      <w:overflowPunct w:val="0"/>
      <w:autoSpaceDE w:val="0"/>
      <w:autoSpaceDN w:val="0"/>
      <w:adjustRightInd w:val="0"/>
      <w:spacing w:before="60" w:after="60"/>
      <w:textAlignment w:val="baseline"/>
    </w:pPr>
    <w:rPr>
      <w:szCs w:val="20"/>
    </w:rPr>
  </w:style>
  <w:style w:type="paragraph" w:customStyle="1" w:styleId="ProductName">
    <w:name w:val="ProductName"/>
    <w:basedOn w:val="BrandFamily"/>
    <w:next w:val="BrandFamily"/>
    <w:rsid w:val="00707F64"/>
    <w:pPr>
      <w:spacing w:before="60" w:after="60" w:line="320" w:lineRule="exact"/>
    </w:pPr>
    <w:rPr>
      <w:sz w:val="30"/>
      <w:szCs w:val="30"/>
    </w:rPr>
  </w:style>
  <w:style w:type="paragraph" w:styleId="BodyText2">
    <w:name w:val="Body Text 2"/>
    <w:basedOn w:val="Normal"/>
    <w:rsid w:val="00B55D84"/>
    <w:pPr>
      <w:spacing w:after="120" w:line="480" w:lineRule="auto"/>
    </w:pPr>
  </w:style>
  <w:style w:type="paragraph" w:customStyle="1" w:styleId="TableHeading2">
    <w:name w:val="Table Heading 2"/>
    <w:basedOn w:val="TableHeading1"/>
    <w:next w:val="TableBodyText"/>
    <w:rsid w:val="00C9451F"/>
    <w:pPr>
      <w:spacing w:after="60"/>
    </w:pPr>
    <w:rPr>
      <w:bCs w:val="0"/>
      <w:color w:val="auto"/>
      <w:sz w:val="20"/>
    </w:rPr>
  </w:style>
  <w:style w:type="paragraph" w:customStyle="1" w:styleId="TableBodyText">
    <w:name w:val="Table Body Text"/>
    <w:basedOn w:val="BodyText"/>
    <w:rsid w:val="00C137AF"/>
    <w:pPr>
      <w:spacing w:before="80" w:after="80"/>
    </w:pPr>
  </w:style>
  <w:style w:type="paragraph" w:customStyle="1" w:styleId="LegalText">
    <w:name w:val="LegalText"/>
    <w:rsid w:val="0058207F"/>
    <w:pPr>
      <w:spacing w:after="80"/>
    </w:pPr>
    <w:rPr>
      <w:rFonts w:ascii="Trebuchet MS" w:hAnsi="Trebuchet MS"/>
      <w:sz w:val="16"/>
      <w:szCs w:val="16"/>
    </w:rPr>
  </w:style>
  <w:style w:type="character" w:styleId="LineNumber">
    <w:name w:val="line number"/>
    <w:basedOn w:val="DefaultParagraphFont"/>
  </w:style>
  <w:style w:type="paragraph" w:customStyle="1" w:styleId="NumberBody2">
    <w:name w:val="Number Body 2"/>
    <w:basedOn w:val="NumberBody1"/>
    <w:rsid w:val="00B8104D"/>
    <w:pPr>
      <w:numPr>
        <w:numId w:val="4"/>
      </w:numPr>
    </w:pPr>
  </w:style>
  <w:style w:type="paragraph" w:customStyle="1" w:styleId="BulletBody1">
    <w:name w:val="Bullet Body 1"/>
    <w:basedOn w:val="Normal"/>
    <w:rsid w:val="007636C5"/>
    <w:pPr>
      <w:numPr>
        <w:numId w:val="22"/>
      </w:numPr>
      <w:spacing w:before="80" w:after="80" w:line="260" w:lineRule="exact"/>
    </w:pPr>
    <w:rPr>
      <w:szCs w:val="20"/>
    </w:rPr>
  </w:style>
  <w:style w:type="paragraph" w:customStyle="1" w:styleId="ListIndent3">
    <w:name w:val="List Indent 3"/>
    <w:basedOn w:val="ListIndent2"/>
    <w:rsid w:val="004C0EAD"/>
    <w:pPr>
      <w:ind w:left="1080"/>
    </w:pPr>
  </w:style>
  <w:style w:type="paragraph" w:styleId="BodyText3">
    <w:name w:val="Body Text 3"/>
    <w:basedOn w:val="Normal"/>
    <w:rsid w:val="00B55D84"/>
    <w:pPr>
      <w:spacing w:after="120"/>
    </w:pPr>
    <w:rPr>
      <w:sz w:val="16"/>
      <w:szCs w:val="16"/>
    </w:rPr>
  </w:style>
  <w:style w:type="paragraph" w:customStyle="1" w:styleId="Checklist">
    <w:name w:val="Checklist"/>
    <w:basedOn w:val="Normal"/>
    <w:rsid w:val="007636C5"/>
    <w:pPr>
      <w:numPr>
        <w:numId w:val="3"/>
      </w:numPr>
      <w:spacing w:after="180"/>
    </w:pPr>
    <w:rPr>
      <w:szCs w:val="20"/>
    </w:rPr>
  </w:style>
  <w:style w:type="paragraph" w:customStyle="1" w:styleId="CodeSample">
    <w:name w:val="Code Sample"/>
    <w:basedOn w:val="Normal"/>
    <w:rsid w:val="00CA1D05"/>
    <w:pPr>
      <w:spacing w:after="180"/>
    </w:pPr>
    <w:rPr>
      <w:rFonts w:ascii="Courier New" w:hAnsi="Courier New"/>
      <w:sz w:val="18"/>
      <w:szCs w:val="20"/>
    </w:rPr>
  </w:style>
  <w:style w:type="paragraph" w:customStyle="1" w:styleId="TableBodyText-Tight">
    <w:name w:val="Table Body Text-Tight"/>
    <w:basedOn w:val="TableBodyText"/>
    <w:rsid w:val="008F247A"/>
    <w:pPr>
      <w:spacing w:before="20" w:after="20" w:line="240" w:lineRule="auto"/>
    </w:pPr>
  </w:style>
  <w:style w:type="paragraph" w:customStyle="1" w:styleId="GraphicWithCaption">
    <w:name w:val="GraphicWithCaption"/>
    <w:basedOn w:val="Normal"/>
    <w:next w:val="GraphicCaption"/>
    <w:rsid w:val="00C137AF"/>
    <w:pPr>
      <w:keepNext/>
      <w:spacing w:before="600"/>
    </w:pPr>
    <w:rPr>
      <w:szCs w:val="20"/>
    </w:rPr>
  </w:style>
  <w:style w:type="paragraph" w:customStyle="1" w:styleId="GraphicCaption">
    <w:name w:val="GraphicCaption"/>
    <w:basedOn w:val="Normal"/>
    <w:rsid w:val="00C137AF"/>
    <w:pPr>
      <w:spacing w:after="360" w:line="220" w:lineRule="exact"/>
      <w:jc w:val="center"/>
    </w:pPr>
    <w:rPr>
      <w:b/>
      <w:sz w:val="18"/>
      <w:szCs w:val="18"/>
    </w:rPr>
  </w:style>
  <w:style w:type="paragraph" w:customStyle="1" w:styleId="GraphicNoCaption">
    <w:name w:val="GraphicNoCaption"/>
    <w:basedOn w:val="GraphicWithCaption"/>
    <w:next w:val="Normal"/>
    <w:rsid w:val="00DF425C"/>
    <w:pPr>
      <w:keepNext w:val="0"/>
      <w:spacing w:before="360" w:after="360"/>
    </w:pPr>
  </w:style>
  <w:style w:type="paragraph" w:customStyle="1" w:styleId="callout">
    <w:name w:val="callout"/>
    <w:basedOn w:val="LegalText"/>
    <w:rsid w:val="00F14B70"/>
    <w:rPr>
      <w:sz w:val="18"/>
    </w:rPr>
  </w:style>
  <w:style w:type="paragraph" w:customStyle="1" w:styleId="NoteTipBody">
    <w:name w:val="NoteTipBody"/>
    <w:basedOn w:val="Normal"/>
    <w:rsid w:val="00C137AF"/>
    <w:pPr>
      <w:pBdr>
        <w:top w:val="single" w:sz="4" w:space="6" w:color="auto"/>
        <w:left w:val="single" w:sz="4" w:space="6" w:color="auto"/>
        <w:bottom w:val="single" w:sz="4" w:space="6" w:color="auto"/>
        <w:right w:val="single" w:sz="4" w:space="6" w:color="auto"/>
      </w:pBdr>
      <w:spacing w:after="180" w:line="260" w:lineRule="exact"/>
      <w:ind w:left="360" w:right="360"/>
    </w:pPr>
    <w:rPr>
      <w:szCs w:val="20"/>
    </w:rPr>
  </w:style>
  <w:style w:type="paragraph" w:customStyle="1" w:styleId="NoteTipTitle">
    <w:name w:val="NoteTipTitle"/>
    <w:basedOn w:val="NoteTipBody"/>
    <w:rsid w:val="00A36168"/>
    <w:pPr>
      <w:keepNext/>
      <w:spacing w:after="0"/>
    </w:pPr>
    <w:rPr>
      <w:b/>
    </w:rPr>
  </w:style>
  <w:style w:type="paragraph" w:customStyle="1" w:styleId="BulletBody3">
    <w:name w:val="Bullet Body 3"/>
    <w:basedOn w:val="BulletBody2"/>
    <w:rsid w:val="007636C5"/>
    <w:pPr>
      <w:numPr>
        <w:numId w:val="6"/>
      </w:numPr>
    </w:pPr>
  </w:style>
  <w:style w:type="paragraph" w:styleId="TOC4">
    <w:name w:val="toc 4"/>
    <w:basedOn w:val="Normal"/>
    <w:next w:val="Normal"/>
    <w:autoRedefine/>
    <w:uiPriority w:val="39"/>
    <w:rsid w:val="006623CA"/>
    <w:pPr>
      <w:ind w:left="600"/>
    </w:pPr>
  </w:style>
  <w:style w:type="paragraph" w:customStyle="1" w:styleId="Styles">
    <w:name w:val="Styles"/>
    <w:basedOn w:val="Normal"/>
    <w:rsid w:val="00B26CC2"/>
    <w:pPr>
      <w:spacing w:before="120" w:after="120" w:line="260" w:lineRule="exact"/>
    </w:pPr>
    <w:rPr>
      <w:szCs w:val="20"/>
    </w:rPr>
  </w:style>
  <w:style w:type="paragraph" w:customStyle="1" w:styleId="CoverNormal">
    <w:name w:val="Cover Normal"/>
    <w:basedOn w:val="Normal"/>
    <w:link w:val="CoverNormalChar"/>
    <w:qFormat/>
    <w:rsid w:val="006D3C0E"/>
    <w:pPr>
      <w:spacing w:before="240" w:after="240"/>
    </w:pPr>
    <w:rPr>
      <w:rFonts w:eastAsia="MS Gothic"/>
      <w:color w:val="FFFFFF"/>
      <w:sz w:val="28"/>
    </w:rPr>
  </w:style>
  <w:style w:type="paragraph" w:customStyle="1" w:styleId="StylesML">
    <w:name w:val="Styles ML"/>
    <w:basedOn w:val="Styles"/>
    <w:rsid w:val="000D73AB"/>
  </w:style>
  <w:style w:type="paragraph" w:styleId="Index1">
    <w:name w:val="index 1"/>
    <w:basedOn w:val="IndexHeading"/>
    <w:next w:val="Normal"/>
    <w:autoRedefine/>
    <w:rsid w:val="000D73AB"/>
    <w:pPr>
      <w:spacing w:after="120"/>
      <w:ind w:left="245" w:hanging="245"/>
    </w:pPr>
  </w:style>
  <w:style w:type="paragraph" w:styleId="IndexHeading">
    <w:name w:val="index heading"/>
    <w:basedOn w:val="Normal"/>
    <w:next w:val="Index1"/>
    <w:semiHidden/>
    <w:rsid w:val="00B26CC2"/>
    <w:pPr>
      <w:spacing w:after="180" w:line="260" w:lineRule="exact"/>
    </w:pPr>
    <w:rPr>
      <w:rFonts w:cs="Arial"/>
      <w:b/>
      <w:bCs/>
      <w:szCs w:val="20"/>
    </w:rPr>
  </w:style>
  <w:style w:type="paragraph" w:customStyle="1" w:styleId="Index1ML">
    <w:name w:val="Index 1 ML"/>
    <w:basedOn w:val="Index1"/>
    <w:next w:val="BodyCopyML"/>
    <w:rsid w:val="000D73AB"/>
  </w:style>
  <w:style w:type="paragraph" w:customStyle="1" w:styleId="BodyCopyML">
    <w:name w:val="BodyCopy ML"/>
    <w:basedOn w:val="Normal"/>
    <w:rsid w:val="00B26CC2"/>
    <w:pPr>
      <w:spacing w:after="180" w:line="260" w:lineRule="exact"/>
    </w:pPr>
    <w:rPr>
      <w:szCs w:val="20"/>
    </w:rPr>
  </w:style>
  <w:style w:type="paragraph" w:customStyle="1" w:styleId="EffectiveDateML">
    <w:name w:val="Effective Date ML"/>
    <w:basedOn w:val="Styles"/>
    <w:rsid w:val="000D73AB"/>
  </w:style>
  <w:style w:type="paragraph" w:customStyle="1" w:styleId="IndexHeadingML">
    <w:name w:val="Index Heading ML"/>
    <w:basedOn w:val="IndexHeading"/>
    <w:next w:val="Index1ML"/>
    <w:rsid w:val="000D73AB"/>
    <w:pPr>
      <w:numPr>
        <w:numId w:val="33"/>
      </w:numPr>
      <w:tabs>
        <w:tab w:val="clear" w:pos="360"/>
      </w:tabs>
      <w:spacing w:after="0" w:line="240" w:lineRule="auto"/>
      <w:ind w:left="0"/>
    </w:pPr>
    <w:rPr>
      <w:szCs w:val="24"/>
    </w:rPr>
  </w:style>
  <w:style w:type="character" w:customStyle="1" w:styleId="CoverNormalChar">
    <w:name w:val="Cover Normal Char"/>
    <w:link w:val="CoverNormal"/>
    <w:rsid w:val="006D3C0E"/>
    <w:rPr>
      <w:rFonts w:ascii="Trebuchet MS" w:eastAsia="MS Gothic" w:hAnsi="Trebuchet MS"/>
      <w:color w:val="FFFFFF"/>
      <w:sz w:val="28"/>
      <w:szCs w:val="24"/>
    </w:rPr>
  </w:style>
  <w:style w:type="paragraph" w:customStyle="1" w:styleId="Boilerplate">
    <w:name w:val="Boilerplate"/>
    <w:basedOn w:val="CoverNormal"/>
    <w:link w:val="BoilerplateChar"/>
    <w:qFormat/>
    <w:rsid w:val="006D3C0E"/>
    <w:pPr>
      <w:spacing w:before="0"/>
    </w:pPr>
    <w:rPr>
      <w:sz w:val="18"/>
    </w:rPr>
  </w:style>
  <w:style w:type="character" w:customStyle="1" w:styleId="BoilerplateChar">
    <w:name w:val="Boilerplate Char"/>
    <w:link w:val="Boilerplate"/>
    <w:rsid w:val="006D3C0E"/>
    <w:rPr>
      <w:rFonts w:ascii="Trebuchet MS" w:eastAsia="MS Gothic" w:hAnsi="Trebuchet MS"/>
      <w:color w:val="FFFFFF"/>
      <w:sz w:val="18"/>
      <w:szCs w:val="24"/>
    </w:rPr>
  </w:style>
  <w:style w:type="paragraph" w:styleId="BalloonText">
    <w:name w:val="Balloon Text"/>
    <w:basedOn w:val="Normal"/>
    <w:link w:val="BalloonTextChar"/>
    <w:rsid w:val="00DB33BA"/>
    <w:rPr>
      <w:rFonts w:ascii="Tahoma" w:hAnsi="Tahoma" w:cs="Tahoma"/>
      <w:sz w:val="16"/>
      <w:szCs w:val="16"/>
    </w:rPr>
  </w:style>
  <w:style w:type="character" w:customStyle="1" w:styleId="BodyTextChar">
    <w:name w:val="Body Text Char"/>
    <w:link w:val="BodyText"/>
    <w:rsid w:val="007636C5"/>
    <w:rPr>
      <w:rFonts w:ascii="Trebuchet MS" w:hAnsi="Trebuchet MS"/>
    </w:rPr>
  </w:style>
  <w:style w:type="character" w:customStyle="1" w:styleId="BalloonTextChar">
    <w:name w:val="Balloon Text Char"/>
    <w:basedOn w:val="DefaultParagraphFont"/>
    <w:link w:val="BalloonText"/>
    <w:rsid w:val="00DB33BA"/>
    <w:rPr>
      <w:rFonts w:ascii="Tahoma" w:hAnsi="Tahoma" w:cs="Tahoma"/>
      <w:sz w:val="16"/>
      <w:szCs w:val="16"/>
    </w:rPr>
  </w:style>
  <w:style w:type="paragraph" w:styleId="ListParagraph">
    <w:name w:val="List Paragraph"/>
    <w:basedOn w:val="Normal"/>
    <w:uiPriority w:val="34"/>
    <w:qFormat/>
    <w:rsid w:val="00DB33BA"/>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3E13F4"/>
    <w:rPr>
      <w:sz w:val="16"/>
      <w:szCs w:val="16"/>
    </w:rPr>
  </w:style>
  <w:style w:type="paragraph" w:styleId="CommentText">
    <w:name w:val="annotation text"/>
    <w:basedOn w:val="Normal"/>
    <w:link w:val="CommentTextChar"/>
    <w:semiHidden/>
    <w:unhideWhenUsed/>
    <w:rsid w:val="003E13F4"/>
    <w:rPr>
      <w:szCs w:val="20"/>
    </w:rPr>
  </w:style>
  <w:style w:type="character" w:customStyle="1" w:styleId="CommentTextChar">
    <w:name w:val="Comment Text Char"/>
    <w:basedOn w:val="DefaultParagraphFont"/>
    <w:link w:val="CommentText"/>
    <w:semiHidden/>
    <w:rsid w:val="003E13F4"/>
    <w:rPr>
      <w:rFonts w:ascii="Trebuchet MS" w:hAnsi="Trebuchet MS"/>
    </w:rPr>
  </w:style>
  <w:style w:type="paragraph" w:styleId="CommentSubject">
    <w:name w:val="annotation subject"/>
    <w:basedOn w:val="CommentText"/>
    <w:next w:val="CommentText"/>
    <w:link w:val="CommentSubjectChar"/>
    <w:semiHidden/>
    <w:unhideWhenUsed/>
    <w:rsid w:val="003E13F4"/>
    <w:rPr>
      <w:b/>
      <w:bCs/>
    </w:rPr>
  </w:style>
  <w:style w:type="character" w:customStyle="1" w:styleId="CommentSubjectChar">
    <w:name w:val="Comment Subject Char"/>
    <w:basedOn w:val="CommentTextChar"/>
    <w:link w:val="CommentSubject"/>
    <w:semiHidden/>
    <w:rsid w:val="003E13F4"/>
    <w:rPr>
      <w:rFonts w:ascii="Trebuchet MS" w:hAnsi="Trebuchet MS"/>
      <w:b/>
      <w:bCs/>
    </w:rPr>
  </w:style>
  <w:style w:type="character" w:customStyle="1" w:styleId="Heading3Char">
    <w:name w:val="Heading 3 Char"/>
    <w:basedOn w:val="DefaultParagraphFont"/>
    <w:link w:val="Heading3"/>
    <w:rsid w:val="00F23173"/>
    <w:rPr>
      <w:rFonts w:ascii="Trebuchet MS" w:hAnsi="Trebuchet MS" w:cs="Arial"/>
      <w:b/>
      <w:bCs/>
      <w:color w:val="63AF34"/>
      <w:kern w:val="32"/>
      <w:sz w:val="24"/>
      <w:szCs w:val="24"/>
    </w:rPr>
  </w:style>
  <w:style w:type="character" w:styleId="Strong">
    <w:name w:val="Strong"/>
    <w:basedOn w:val="DefaultParagraphFont"/>
    <w:uiPriority w:val="22"/>
    <w:qFormat/>
    <w:rsid w:val="005358ED"/>
    <w:rPr>
      <w:b/>
      <w:bCs/>
    </w:rPr>
  </w:style>
  <w:style w:type="character" w:customStyle="1" w:styleId="BodyTextIndentChar">
    <w:name w:val="Body Text Indent Char"/>
    <w:basedOn w:val="DefaultParagraphFont"/>
    <w:link w:val="BodyTextIndent"/>
    <w:rsid w:val="001554BE"/>
    <w:rPr>
      <w:rFonts w:ascii="Trebuchet MS" w:hAnsi="Trebuchet MS"/>
    </w:rPr>
  </w:style>
  <w:style w:type="paragraph" w:styleId="BlockText">
    <w:name w:val="Block Text"/>
    <w:basedOn w:val="Normal"/>
    <w:unhideWhenUsed/>
    <w:rsid w:val="00BF4B5F"/>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F4B5F"/>
    <w:pPr>
      <w:spacing w:after="0" w:line="240" w:lineRule="auto"/>
      <w:ind w:firstLine="360"/>
    </w:pPr>
    <w:rPr>
      <w:szCs w:val="24"/>
    </w:rPr>
  </w:style>
  <w:style w:type="character" w:customStyle="1" w:styleId="BodyTextFirstIndentChar">
    <w:name w:val="Body Text First Indent Char"/>
    <w:basedOn w:val="BodyTextChar"/>
    <w:link w:val="BodyTextFirstIndent"/>
    <w:rsid w:val="00BF4B5F"/>
    <w:rPr>
      <w:rFonts w:ascii="Trebuchet MS" w:hAnsi="Trebuchet MS"/>
      <w:szCs w:val="24"/>
    </w:rPr>
  </w:style>
  <w:style w:type="paragraph" w:styleId="NormalWeb">
    <w:name w:val="Normal (Web)"/>
    <w:basedOn w:val="Normal"/>
    <w:uiPriority w:val="99"/>
    <w:semiHidden/>
    <w:unhideWhenUsed/>
    <w:rsid w:val="005103FA"/>
    <w:rPr>
      <w:rFonts w:ascii="Segoe UI" w:eastAsiaTheme="minorHAnsi" w:hAnsi="Segoe UI" w:cs="Segoe UI"/>
      <w:sz w:val="24"/>
    </w:rPr>
  </w:style>
  <w:style w:type="character" w:customStyle="1" w:styleId="Heading4Char">
    <w:name w:val="Heading 4 Char"/>
    <w:basedOn w:val="DefaultParagraphFont"/>
    <w:link w:val="Heading4"/>
    <w:rsid w:val="004A6795"/>
    <w:rPr>
      <w:rFonts w:ascii="Trebuchet MS" w:hAnsi="Trebuchet MS" w:cs="Arial"/>
      <w:b/>
      <w:i/>
      <w:color w:val="000000"/>
      <w:kern w:val="32"/>
    </w:rPr>
  </w:style>
  <w:style w:type="character" w:customStyle="1" w:styleId="skypec2ctextspan">
    <w:name w:val="skype_c2c_text_span"/>
    <w:basedOn w:val="DefaultParagraphFont"/>
    <w:rsid w:val="005A66B0"/>
  </w:style>
  <w:style w:type="paragraph" w:styleId="PlainText">
    <w:name w:val="Plain Text"/>
    <w:basedOn w:val="Normal"/>
    <w:link w:val="PlainTextChar"/>
    <w:uiPriority w:val="99"/>
    <w:semiHidden/>
    <w:unhideWhenUsed/>
    <w:rsid w:val="00553793"/>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553793"/>
    <w:rPr>
      <w:rFonts w:ascii="Calibri" w:eastAsiaTheme="minorHAnsi" w:hAnsi="Calibri" w:cstheme="minorBidi"/>
      <w:sz w:val="22"/>
      <w:szCs w:val="21"/>
    </w:rPr>
  </w:style>
  <w:style w:type="character" w:customStyle="1" w:styleId="Heading1Char">
    <w:name w:val="Heading 1 Char"/>
    <w:basedOn w:val="DefaultParagraphFont"/>
    <w:link w:val="Heading1"/>
    <w:uiPriority w:val="9"/>
    <w:rsid w:val="00614CB4"/>
    <w:rPr>
      <w:rFonts w:ascii="Trebuchet MS" w:hAnsi="Trebuchet MS" w:cs="Arial"/>
      <w:b/>
      <w:color w:val="63AF34"/>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8550">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565145392">
          <w:marLeft w:val="0"/>
          <w:marRight w:val="0"/>
          <w:marTop w:val="0"/>
          <w:marBottom w:val="0"/>
          <w:divBdr>
            <w:top w:val="none" w:sz="0" w:space="0" w:color="auto"/>
            <w:left w:val="none" w:sz="0" w:space="0" w:color="auto"/>
            <w:bottom w:val="none" w:sz="0" w:space="0" w:color="auto"/>
            <w:right w:val="none" w:sz="0" w:space="0" w:color="auto"/>
          </w:divBdr>
        </w:div>
      </w:divsChild>
    </w:div>
    <w:div w:id="140344192">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449011896">
          <w:marLeft w:val="0"/>
          <w:marRight w:val="0"/>
          <w:marTop w:val="0"/>
          <w:marBottom w:val="0"/>
          <w:divBdr>
            <w:top w:val="none" w:sz="0" w:space="0" w:color="auto"/>
            <w:left w:val="none" w:sz="0" w:space="0" w:color="auto"/>
            <w:bottom w:val="none" w:sz="0" w:space="0" w:color="auto"/>
            <w:right w:val="none" w:sz="0" w:space="0" w:color="auto"/>
          </w:divBdr>
        </w:div>
      </w:divsChild>
    </w:div>
    <w:div w:id="175731086">
      <w:bodyDiv w:val="1"/>
      <w:marLeft w:val="0"/>
      <w:marRight w:val="0"/>
      <w:marTop w:val="0"/>
      <w:marBottom w:val="0"/>
      <w:divBdr>
        <w:top w:val="none" w:sz="0" w:space="0" w:color="auto"/>
        <w:left w:val="none" w:sz="0" w:space="0" w:color="auto"/>
        <w:bottom w:val="none" w:sz="0" w:space="0" w:color="auto"/>
        <w:right w:val="none" w:sz="0" w:space="0" w:color="auto"/>
      </w:divBdr>
    </w:div>
    <w:div w:id="381635149">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787240820">
          <w:marLeft w:val="0"/>
          <w:marRight w:val="0"/>
          <w:marTop w:val="0"/>
          <w:marBottom w:val="0"/>
          <w:divBdr>
            <w:top w:val="none" w:sz="0" w:space="0" w:color="auto"/>
            <w:left w:val="none" w:sz="0" w:space="0" w:color="auto"/>
            <w:bottom w:val="none" w:sz="0" w:space="0" w:color="auto"/>
            <w:right w:val="none" w:sz="0" w:space="0" w:color="auto"/>
          </w:divBdr>
        </w:div>
      </w:divsChild>
    </w:div>
    <w:div w:id="398209180">
      <w:bodyDiv w:val="1"/>
      <w:marLeft w:val="0"/>
      <w:marRight w:val="0"/>
      <w:marTop w:val="0"/>
      <w:marBottom w:val="0"/>
      <w:divBdr>
        <w:top w:val="none" w:sz="0" w:space="0" w:color="auto"/>
        <w:left w:val="none" w:sz="0" w:space="0" w:color="auto"/>
        <w:bottom w:val="none" w:sz="0" w:space="0" w:color="auto"/>
        <w:right w:val="none" w:sz="0" w:space="0" w:color="auto"/>
      </w:divBdr>
    </w:div>
    <w:div w:id="575940162">
      <w:bodyDiv w:val="1"/>
      <w:marLeft w:val="0"/>
      <w:marRight w:val="0"/>
      <w:marTop w:val="0"/>
      <w:marBottom w:val="0"/>
      <w:divBdr>
        <w:top w:val="none" w:sz="0" w:space="0" w:color="auto"/>
        <w:left w:val="none" w:sz="0" w:space="0" w:color="auto"/>
        <w:bottom w:val="none" w:sz="0" w:space="0" w:color="auto"/>
        <w:right w:val="none" w:sz="0" w:space="0" w:color="auto"/>
      </w:divBdr>
    </w:div>
    <w:div w:id="589508206">
      <w:bodyDiv w:val="1"/>
      <w:marLeft w:val="0"/>
      <w:marRight w:val="0"/>
      <w:marTop w:val="0"/>
      <w:marBottom w:val="0"/>
      <w:divBdr>
        <w:top w:val="none" w:sz="0" w:space="0" w:color="auto"/>
        <w:left w:val="none" w:sz="0" w:space="0" w:color="auto"/>
        <w:bottom w:val="none" w:sz="0" w:space="0" w:color="auto"/>
        <w:right w:val="none" w:sz="0" w:space="0" w:color="auto"/>
      </w:divBdr>
    </w:div>
    <w:div w:id="678391977">
      <w:bodyDiv w:val="1"/>
      <w:marLeft w:val="0"/>
      <w:marRight w:val="0"/>
      <w:marTop w:val="0"/>
      <w:marBottom w:val="0"/>
      <w:divBdr>
        <w:top w:val="none" w:sz="0" w:space="0" w:color="auto"/>
        <w:left w:val="none" w:sz="0" w:space="0" w:color="auto"/>
        <w:bottom w:val="none" w:sz="0" w:space="0" w:color="auto"/>
        <w:right w:val="none" w:sz="0" w:space="0" w:color="auto"/>
      </w:divBdr>
    </w:div>
    <w:div w:id="815029297">
      <w:bodyDiv w:val="1"/>
      <w:marLeft w:val="0"/>
      <w:marRight w:val="0"/>
      <w:marTop w:val="0"/>
      <w:marBottom w:val="0"/>
      <w:divBdr>
        <w:top w:val="none" w:sz="0" w:space="0" w:color="auto"/>
        <w:left w:val="none" w:sz="0" w:space="0" w:color="auto"/>
        <w:bottom w:val="none" w:sz="0" w:space="0" w:color="auto"/>
        <w:right w:val="none" w:sz="0" w:space="0" w:color="auto"/>
      </w:divBdr>
    </w:div>
    <w:div w:id="840584232">
      <w:bodyDiv w:val="1"/>
      <w:marLeft w:val="0"/>
      <w:marRight w:val="0"/>
      <w:marTop w:val="0"/>
      <w:marBottom w:val="0"/>
      <w:divBdr>
        <w:top w:val="none" w:sz="0" w:space="0" w:color="auto"/>
        <w:left w:val="none" w:sz="0" w:space="0" w:color="auto"/>
        <w:bottom w:val="none" w:sz="0" w:space="0" w:color="auto"/>
        <w:right w:val="none" w:sz="0" w:space="0" w:color="auto"/>
      </w:divBdr>
    </w:div>
    <w:div w:id="864093978">
      <w:bodyDiv w:val="1"/>
      <w:marLeft w:val="0"/>
      <w:marRight w:val="0"/>
      <w:marTop w:val="0"/>
      <w:marBottom w:val="0"/>
      <w:divBdr>
        <w:top w:val="single" w:sz="6" w:space="0" w:color="A0A0A0"/>
        <w:left w:val="single" w:sz="6" w:space="0" w:color="A0A0A0"/>
        <w:bottom w:val="single" w:sz="6" w:space="0" w:color="A0A0A0"/>
        <w:right w:val="single" w:sz="6" w:space="0" w:color="A0A0A0"/>
      </w:divBdr>
      <w:divsChild>
        <w:div w:id="1746763496">
          <w:marLeft w:val="0"/>
          <w:marRight w:val="0"/>
          <w:marTop w:val="0"/>
          <w:marBottom w:val="0"/>
          <w:divBdr>
            <w:top w:val="none" w:sz="0" w:space="0" w:color="auto"/>
            <w:left w:val="none" w:sz="0" w:space="0" w:color="auto"/>
            <w:bottom w:val="none" w:sz="0" w:space="0" w:color="auto"/>
            <w:right w:val="none" w:sz="0" w:space="0" w:color="auto"/>
          </w:divBdr>
        </w:div>
      </w:divsChild>
    </w:div>
    <w:div w:id="932277330">
      <w:bodyDiv w:val="1"/>
      <w:marLeft w:val="0"/>
      <w:marRight w:val="0"/>
      <w:marTop w:val="0"/>
      <w:marBottom w:val="0"/>
      <w:divBdr>
        <w:top w:val="none" w:sz="0" w:space="0" w:color="auto"/>
        <w:left w:val="none" w:sz="0" w:space="0" w:color="auto"/>
        <w:bottom w:val="none" w:sz="0" w:space="0" w:color="auto"/>
        <w:right w:val="none" w:sz="0" w:space="0" w:color="auto"/>
      </w:divBdr>
    </w:div>
    <w:div w:id="973488743">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306397178">
          <w:marLeft w:val="0"/>
          <w:marRight w:val="0"/>
          <w:marTop w:val="0"/>
          <w:marBottom w:val="0"/>
          <w:divBdr>
            <w:top w:val="none" w:sz="0" w:space="0" w:color="auto"/>
            <w:left w:val="none" w:sz="0" w:space="0" w:color="auto"/>
            <w:bottom w:val="none" w:sz="0" w:space="0" w:color="auto"/>
            <w:right w:val="none" w:sz="0" w:space="0" w:color="auto"/>
          </w:divBdr>
        </w:div>
      </w:divsChild>
    </w:div>
    <w:div w:id="1028794232">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89757737">
          <w:marLeft w:val="0"/>
          <w:marRight w:val="0"/>
          <w:marTop w:val="0"/>
          <w:marBottom w:val="0"/>
          <w:divBdr>
            <w:top w:val="none" w:sz="0" w:space="0" w:color="auto"/>
            <w:left w:val="none" w:sz="0" w:space="0" w:color="auto"/>
            <w:bottom w:val="none" w:sz="0" w:space="0" w:color="auto"/>
            <w:right w:val="none" w:sz="0" w:space="0" w:color="auto"/>
          </w:divBdr>
        </w:div>
      </w:divsChild>
    </w:div>
    <w:div w:id="1273131918">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641376060">
          <w:marLeft w:val="0"/>
          <w:marRight w:val="0"/>
          <w:marTop w:val="0"/>
          <w:marBottom w:val="0"/>
          <w:divBdr>
            <w:top w:val="none" w:sz="0" w:space="0" w:color="auto"/>
            <w:left w:val="none" w:sz="0" w:space="0" w:color="auto"/>
            <w:bottom w:val="none" w:sz="0" w:space="0" w:color="auto"/>
            <w:right w:val="none" w:sz="0" w:space="0" w:color="auto"/>
          </w:divBdr>
        </w:div>
      </w:divsChild>
    </w:div>
    <w:div w:id="1274050437">
      <w:bodyDiv w:val="1"/>
      <w:marLeft w:val="0"/>
      <w:marRight w:val="0"/>
      <w:marTop w:val="0"/>
      <w:marBottom w:val="0"/>
      <w:divBdr>
        <w:top w:val="none" w:sz="0" w:space="0" w:color="auto"/>
        <w:left w:val="none" w:sz="0" w:space="0" w:color="auto"/>
        <w:bottom w:val="none" w:sz="0" w:space="0" w:color="auto"/>
        <w:right w:val="none" w:sz="0" w:space="0" w:color="auto"/>
      </w:divBdr>
    </w:div>
    <w:div w:id="1295789587">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314917771">
          <w:marLeft w:val="0"/>
          <w:marRight w:val="0"/>
          <w:marTop w:val="0"/>
          <w:marBottom w:val="0"/>
          <w:divBdr>
            <w:top w:val="none" w:sz="0" w:space="0" w:color="auto"/>
            <w:left w:val="none" w:sz="0" w:space="0" w:color="auto"/>
            <w:bottom w:val="none" w:sz="0" w:space="0" w:color="auto"/>
            <w:right w:val="none" w:sz="0" w:space="0" w:color="auto"/>
          </w:divBdr>
        </w:div>
      </w:divsChild>
    </w:div>
    <w:div w:id="1355114047">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56960353">
          <w:marLeft w:val="0"/>
          <w:marRight w:val="0"/>
          <w:marTop w:val="0"/>
          <w:marBottom w:val="0"/>
          <w:divBdr>
            <w:top w:val="none" w:sz="0" w:space="0" w:color="auto"/>
            <w:left w:val="none" w:sz="0" w:space="0" w:color="auto"/>
            <w:bottom w:val="none" w:sz="0" w:space="0" w:color="auto"/>
            <w:right w:val="none" w:sz="0" w:space="0" w:color="auto"/>
          </w:divBdr>
        </w:div>
      </w:divsChild>
    </w:div>
    <w:div w:id="1487699153">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506872849">
          <w:marLeft w:val="0"/>
          <w:marRight w:val="0"/>
          <w:marTop w:val="0"/>
          <w:marBottom w:val="0"/>
          <w:divBdr>
            <w:top w:val="none" w:sz="0" w:space="0" w:color="auto"/>
            <w:left w:val="none" w:sz="0" w:space="0" w:color="auto"/>
            <w:bottom w:val="none" w:sz="0" w:space="0" w:color="auto"/>
            <w:right w:val="none" w:sz="0" w:space="0" w:color="auto"/>
          </w:divBdr>
        </w:div>
      </w:divsChild>
    </w:div>
    <w:div w:id="1580945096">
      <w:bodyDiv w:val="1"/>
      <w:marLeft w:val="0"/>
      <w:marRight w:val="0"/>
      <w:marTop w:val="0"/>
      <w:marBottom w:val="0"/>
      <w:divBdr>
        <w:top w:val="none" w:sz="0" w:space="0" w:color="auto"/>
        <w:left w:val="none" w:sz="0" w:space="0" w:color="auto"/>
        <w:bottom w:val="none" w:sz="0" w:space="0" w:color="auto"/>
        <w:right w:val="none" w:sz="0" w:space="0" w:color="auto"/>
      </w:divBdr>
    </w:div>
    <w:div w:id="1814516964">
      <w:bodyDiv w:val="1"/>
      <w:marLeft w:val="0"/>
      <w:marRight w:val="0"/>
      <w:marTop w:val="0"/>
      <w:marBottom w:val="0"/>
      <w:divBdr>
        <w:top w:val="none" w:sz="0" w:space="0" w:color="auto"/>
        <w:left w:val="none" w:sz="0" w:space="0" w:color="auto"/>
        <w:bottom w:val="none" w:sz="0" w:space="0" w:color="auto"/>
        <w:right w:val="none" w:sz="0" w:space="0" w:color="auto"/>
      </w:divBdr>
    </w:div>
    <w:div w:id="1851066753">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385836680">
          <w:marLeft w:val="0"/>
          <w:marRight w:val="0"/>
          <w:marTop w:val="0"/>
          <w:marBottom w:val="0"/>
          <w:divBdr>
            <w:top w:val="none" w:sz="0" w:space="0" w:color="auto"/>
            <w:left w:val="none" w:sz="0" w:space="0" w:color="auto"/>
            <w:bottom w:val="none" w:sz="0" w:space="0" w:color="auto"/>
            <w:right w:val="none" w:sz="0" w:space="0" w:color="auto"/>
          </w:divBdr>
        </w:div>
      </w:divsChild>
    </w:div>
    <w:div w:id="1867451314">
      <w:bodyDiv w:val="1"/>
      <w:marLeft w:val="0"/>
      <w:marRight w:val="0"/>
      <w:marTop w:val="0"/>
      <w:marBottom w:val="0"/>
      <w:divBdr>
        <w:top w:val="none" w:sz="0" w:space="0" w:color="auto"/>
        <w:left w:val="none" w:sz="0" w:space="0" w:color="auto"/>
        <w:bottom w:val="none" w:sz="0" w:space="0" w:color="auto"/>
        <w:right w:val="none" w:sz="0" w:space="0" w:color="auto"/>
      </w:divBdr>
    </w:div>
    <w:div w:id="1990862453">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292298200">
          <w:marLeft w:val="0"/>
          <w:marRight w:val="0"/>
          <w:marTop w:val="0"/>
          <w:marBottom w:val="0"/>
          <w:divBdr>
            <w:top w:val="none" w:sz="0" w:space="0" w:color="auto"/>
            <w:left w:val="none" w:sz="0" w:space="0" w:color="auto"/>
            <w:bottom w:val="none" w:sz="0" w:space="0" w:color="auto"/>
            <w:right w:val="none" w:sz="0" w:space="0" w:color="auto"/>
          </w:divBdr>
        </w:div>
      </w:divsChild>
    </w:div>
    <w:div w:id="2016954875">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633755341">
          <w:marLeft w:val="0"/>
          <w:marRight w:val="0"/>
          <w:marTop w:val="0"/>
          <w:marBottom w:val="0"/>
          <w:divBdr>
            <w:top w:val="none" w:sz="0" w:space="0" w:color="auto"/>
            <w:left w:val="none" w:sz="0" w:space="0" w:color="auto"/>
            <w:bottom w:val="none" w:sz="0" w:space="0" w:color="auto"/>
            <w:right w:val="none" w:sz="0" w:space="0" w:color="auto"/>
          </w:divBdr>
        </w:div>
      </w:divsChild>
    </w:div>
    <w:div w:id="2054959386">
      <w:bodyDiv w:val="1"/>
      <w:marLeft w:val="0"/>
      <w:marRight w:val="0"/>
      <w:marTop w:val="0"/>
      <w:marBottom w:val="0"/>
      <w:divBdr>
        <w:top w:val="none" w:sz="0" w:space="0" w:color="auto"/>
        <w:left w:val="none" w:sz="0" w:space="0" w:color="auto"/>
        <w:bottom w:val="none" w:sz="0" w:space="0" w:color="auto"/>
        <w:right w:val="none" w:sz="0" w:space="0" w:color="auto"/>
      </w:divBdr>
    </w:div>
    <w:div w:id="212830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wolterskluwer.com/"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wolterskluwer.com/"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wolterskluwerfs.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www.wolterskluwerfs.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wolterskluwerf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wolterskluwerfs.com" TargetMode="Externa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lind.Nelson\Documents\2013%20WK%20Branded%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9D1BD25CABB4390A26C6CC5F580DE" ma:contentTypeVersion="0" ma:contentTypeDescription="Create a new document." ma:contentTypeScope="" ma:versionID="818ed8b1fe410480809e689958b0d03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98AE-1BBF-4DFF-A02D-C7724B307E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508CF5-FDC2-40A9-88DF-5A61946C6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ECE22E-C13B-4ED5-A992-48EF26883859}">
  <ds:schemaRefs>
    <ds:schemaRef ds:uri="http://schemas.microsoft.com/sharepoint/v3/contenttype/forms"/>
  </ds:schemaRefs>
</ds:datastoreItem>
</file>

<file path=customXml/itemProps4.xml><?xml version="1.0" encoding="utf-8"?>
<ds:datastoreItem xmlns:ds="http://schemas.openxmlformats.org/officeDocument/2006/customXml" ds:itemID="{D013E462-91C8-4235-98A3-97AC6DB9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2013 WK Branded Template.dot</Template>
  <TotalTime>456</TotalTime>
  <Pages>18</Pages>
  <Words>3996</Words>
  <Characters>22778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AppOne Content Release Notes External March 8 Deployment</vt:lpstr>
    </vt:vector>
  </TitlesOfParts>
  <Company>Wolters Kluwer Financial Services</Company>
  <LinksUpToDate>false</LinksUpToDate>
  <CharactersWithSpaces>26721</CharactersWithSpaces>
  <SharedDoc>false</SharedDoc>
  <HLinks>
    <vt:vector size="42" baseType="variant">
      <vt:variant>
        <vt:i4>1310774</vt:i4>
      </vt:variant>
      <vt:variant>
        <vt:i4>20</vt:i4>
      </vt:variant>
      <vt:variant>
        <vt:i4>0</vt:i4>
      </vt:variant>
      <vt:variant>
        <vt:i4>5</vt:i4>
      </vt:variant>
      <vt:variant>
        <vt:lpwstr/>
      </vt:variant>
      <vt:variant>
        <vt:lpwstr>_Toc153004425</vt:lpwstr>
      </vt:variant>
      <vt:variant>
        <vt:i4>1310774</vt:i4>
      </vt:variant>
      <vt:variant>
        <vt:i4>14</vt:i4>
      </vt:variant>
      <vt:variant>
        <vt:i4>0</vt:i4>
      </vt:variant>
      <vt:variant>
        <vt:i4>5</vt:i4>
      </vt:variant>
      <vt:variant>
        <vt:lpwstr/>
      </vt:variant>
      <vt:variant>
        <vt:lpwstr>_Toc153004424</vt:lpwstr>
      </vt:variant>
      <vt:variant>
        <vt:i4>1310774</vt:i4>
      </vt:variant>
      <vt:variant>
        <vt:i4>8</vt:i4>
      </vt:variant>
      <vt:variant>
        <vt:i4>0</vt:i4>
      </vt:variant>
      <vt:variant>
        <vt:i4>5</vt:i4>
      </vt:variant>
      <vt:variant>
        <vt:lpwstr/>
      </vt:variant>
      <vt:variant>
        <vt:lpwstr>_Toc153004423</vt:lpwstr>
      </vt:variant>
      <vt:variant>
        <vt:i4>1310774</vt:i4>
      </vt:variant>
      <vt:variant>
        <vt:i4>2</vt:i4>
      </vt:variant>
      <vt:variant>
        <vt:i4>0</vt:i4>
      </vt:variant>
      <vt:variant>
        <vt:i4>5</vt:i4>
      </vt:variant>
      <vt:variant>
        <vt:lpwstr/>
      </vt:variant>
      <vt:variant>
        <vt:lpwstr>_Toc153004422</vt:lpwstr>
      </vt:variant>
      <vt:variant>
        <vt:i4>3276901</vt:i4>
      </vt:variant>
      <vt:variant>
        <vt:i4>6</vt:i4>
      </vt:variant>
      <vt:variant>
        <vt:i4>0</vt:i4>
      </vt:variant>
      <vt:variant>
        <vt:i4>5</vt:i4>
      </vt:variant>
      <vt:variant>
        <vt:lpwstr>http://www.wolterskluwerfs.com/</vt:lpwstr>
      </vt:variant>
      <vt:variant>
        <vt:lpwstr/>
      </vt:variant>
      <vt:variant>
        <vt:i4>4259843</vt:i4>
      </vt:variant>
      <vt:variant>
        <vt:i4>3</vt:i4>
      </vt:variant>
      <vt:variant>
        <vt:i4>0</vt:i4>
      </vt:variant>
      <vt:variant>
        <vt:i4>5</vt:i4>
      </vt:variant>
      <vt:variant>
        <vt:lpwstr>http://www.wolterskluwer.com/</vt:lpwstr>
      </vt:variant>
      <vt:variant>
        <vt:lpwstr/>
      </vt:variant>
      <vt:variant>
        <vt:i4>3276901</vt:i4>
      </vt:variant>
      <vt:variant>
        <vt:i4>0</vt:i4>
      </vt:variant>
      <vt:variant>
        <vt:i4>0</vt:i4>
      </vt:variant>
      <vt:variant>
        <vt:i4>5</vt:i4>
      </vt:variant>
      <vt:variant>
        <vt:lpwstr>http://www.wolterskluwerfs.com/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AppOne Forms Release Notes External March 8 Deployment</dc:title>
  <dc:subject/>
  <dc:creator>Nelson, Rosalind</dc:creator>
  <cp:keywords/>
  <dc:description/>
  <cp:lastModifiedBy>Nelson, Rosalind</cp:lastModifiedBy>
  <cp:revision>15</cp:revision>
  <cp:lastPrinted>2016-03-15T19:17:00Z</cp:lastPrinted>
  <dcterms:created xsi:type="dcterms:W3CDTF">2016-02-19T22:38:00Z</dcterms:created>
  <dcterms:modified xsi:type="dcterms:W3CDTF">2016-03-15T23:05:00Z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0x010100B999D1BD25CABB4390A26C6CC5F580DE</vt:lpwstr>
  </property>
</Properties>
</file>